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25AEC" w14:textId="2B34AA58" w:rsidR="009576C6" w:rsidRPr="009576C6" w:rsidRDefault="00BF2249" w:rsidP="005D1D39">
      <w:pPr>
        <w:spacing w:before="40" w:after="0" w:line="240" w:lineRule="auto"/>
        <w:jc w:val="left"/>
        <w:rPr>
          <w:rFonts w:cs="Times New Roman"/>
          <w:bCs w:val="0"/>
          <w:i/>
          <w:sz w:val="24"/>
          <w:szCs w:val="24"/>
          <w:lang w:val="de-DE"/>
        </w:rPr>
      </w:pPr>
      <w:r w:rsidRPr="009576C6">
        <w:rPr>
          <w:rFonts w:cs="Times New Roman"/>
          <w:bCs w:val="0"/>
          <w:i/>
          <w:sz w:val="24"/>
          <w:szCs w:val="24"/>
          <w:lang w:val="de-DE" w:eastAsia="en-GB"/>
        </w:rPr>
        <w:t>3GPP TSG-RAN WG2#12</w:t>
      </w:r>
      <w:r w:rsidR="00BD3FD1" w:rsidRPr="009576C6">
        <w:rPr>
          <w:rFonts w:cs="Times New Roman" w:hint="eastAsia"/>
          <w:bCs w:val="0"/>
          <w:i/>
          <w:sz w:val="24"/>
          <w:szCs w:val="24"/>
          <w:lang w:val="de-DE"/>
        </w:rPr>
        <w:t>7</w:t>
      </w:r>
      <w:r w:rsidR="009576C6" w:rsidRPr="009576C6">
        <w:rPr>
          <w:rFonts w:cs="Times New Roman" w:hint="eastAsia"/>
          <w:bCs w:val="0"/>
          <w:i/>
          <w:sz w:val="24"/>
          <w:szCs w:val="24"/>
          <w:lang w:val="de-DE"/>
        </w:rPr>
        <w:t>-bis</w:t>
      </w:r>
      <w:r w:rsidR="005D1D39" w:rsidRPr="009576C6">
        <w:rPr>
          <w:rFonts w:cs="Times New Roman" w:hint="eastAsia"/>
          <w:bCs w:val="0"/>
          <w:i/>
          <w:sz w:val="24"/>
          <w:szCs w:val="24"/>
          <w:lang w:val="de-DE"/>
        </w:rPr>
        <w:tab/>
      </w:r>
      <w:r w:rsidR="005D1D39" w:rsidRPr="009576C6">
        <w:rPr>
          <w:rFonts w:cs="Times New Roman"/>
          <w:bCs w:val="0"/>
          <w:i/>
          <w:sz w:val="24"/>
          <w:szCs w:val="24"/>
          <w:lang w:val="de-DE"/>
        </w:rPr>
        <w:t xml:space="preserve">     </w:t>
      </w:r>
      <w:r w:rsidR="005D1D39" w:rsidRPr="009576C6">
        <w:rPr>
          <w:rFonts w:cs="Times New Roman"/>
          <w:bCs w:val="0"/>
          <w:i/>
          <w:sz w:val="24"/>
          <w:szCs w:val="24"/>
          <w:lang w:val="de-DE"/>
        </w:rPr>
        <w:tab/>
      </w:r>
      <w:r w:rsidR="005D1D39" w:rsidRPr="009576C6">
        <w:rPr>
          <w:rFonts w:cs="Times New Roman"/>
          <w:bCs w:val="0"/>
          <w:i/>
          <w:sz w:val="24"/>
          <w:szCs w:val="24"/>
          <w:lang w:val="de-DE"/>
        </w:rPr>
        <w:tab/>
      </w:r>
      <w:r w:rsidR="005D1D39" w:rsidRPr="009576C6">
        <w:rPr>
          <w:rFonts w:cs="Times New Roman"/>
          <w:bCs w:val="0"/>
          <w:i/>
          <w:sz w:val="24"/>
          <w:szCs w:val="24"/>
          <w:lang w:val="de-DE"/>
        </w:rPr>
        <w:tab/>
      </w:r>
      <w:r w:rsidR="008F7B2F" w:rsidRPr="009576C6">
        <w:rPr>
          <w:rFonts w:cs="Times New Roman"/>
          <w:bCs w:val="0"/>
          <w:i/>
          <w:sz w:val="24"/>
          <w:szCs w:val="24"/>
          <w:lang w:val="de-DE"/>
        </w:rPr>
        <w:tab/>
      </w:r>
      <w:r w:rsidR="005101BB" w:rsidRPr="009576C6">
        <w:rPr>
          <w:rFonts w:cs="Times New Roman"/>
          <w:bCs w:val="0"/>
          <w:i/>
          <w:sz w:val="24"/>
          <w:szCs w:val="24"/>
          <w:lang w:val="de-DE"/>
        </w:rPr>
        <w:tab/>
      </w:r>
      <w:r w:rsidRPr="009576C6">
        <w:rPr>
          <w:rFonts w:cs="Times New Roman" w:hint="eastAsia"/>
          <w:bCs w:val="0"/>
          <w:i/>
          <w:sz w:val="24"/>
          <w:szCs w:val="24"/>
          <w:lang w:val="de-DE"/>
        </w:rPr>
        <w:t xml:space="preserve">      </w:t>
      </w:r>
      <w:r w:rsidR="0062526A" w:rsidRPr="0062526A">
        <w:rPr>
          <w:rFonts w:cs="Times New Roman"/>
          <w:bCs w:val="0"/>
          <w:i/>
          <w:sz w:val="24"/>
          <w:szCs w:val="24"/>
          <w:lang w:val="de-DE"/>
        </w:rPr>
        <w:t>R2-2408999</w:t>
      </w:r>
    </w:p>
    <w:p w14:paraId="0C603CA4" w14:textId="028CC8B0" w:rsidR="0053606A" w:rsidRPr="00BD3FD1" w:rsidRDefault="009576C6" w:rsidP="002E0AB9">
      <w:pPr>
        <w:rPr>
          <w:bCs w:val="0"/>
          <w:i/>
          <w:sz w:val="24"/>
          <w:szCs w:val="24"/>
          <w:lang w:val="pt-BR"/>
        </w:rPr>
      </w:pPr>
      <w:r w:rsidRPr="00301D69">
        <w:rPr>
          <w:bCs w:val="0"/>
          <w:i/>
          <w:sz w:val="24"/>
          <w:szCs w:val="24"/>
          <w:lang w:val="pt-BR"/>
        </w:rPr>
        <w:t>Hefei</w:t>
      </w:r>
      <w:r>
        <w:rPr>
          <w:rFonts w:hint="eastAsia"/>
          <w:bCs w:val="0"/>
          <w:i/>
          <w:sz w:val="24"/>
          <w:szCs w:val="24"/>
          <w:lang w:val="pt-BR"/>
        </w:rPr>
        <w:t>, China,</w:t>
      </w:r>
      <w:r w:rsidR="00BD3FD1" w:rsidRPr="00BD3FD1">
        <w:rPr>
          <w:bCs w:val="0"/>
          <w:i/>
          <w:sz w:val="24"/>
          <w:szCs w:val="24"/>
          <w:lang w:val="pt-BR"/>
        </w:rPr>
        <w:t xml:space="preserve"> </w:t>
      </w:r>
      <w:r w:rsidRPr="009576C6">
        <w:rPr>
          <w:bCs w:val="0"/>
          <w:i/>
          <w:sz w:val="24"/>
          <w:szCs w:val="24"/>
          <w:lang w:val="pt-BR"/>
        </w:rPr>
        <w:t>October 14 – 18, 2024</w:t>
      </w:r>
    </w:p>
    <w:p w14:paraId="63032243" w14:textId="7AA01074" w:rsidR="00665109" w:rsidRPr="00FA53AD" w:rsidRDefault="00665109" w:rsidP="002E0AB9">
      <w:pPr>
        <w:rPr>
          <w:sz w:val="24"/>
          <w:szCs w:val="24"/>
          <w:lang w:val="pt-BR"/>
        </w:rPr>
      </w:pPr>
      <w:r w:rsidRPr="00FA53AD">
        <w:rPr>
          <w:sz w:val="24"/>
          <w:szCs w:val="24"/>
          <w:lang w:val="pt-BR"/>
        </w:rPr>
        <w:t>Agenda item:</w:t>
      </w:r>
      <w:r w:rsidRPr="00FA53AD">
        <w:rPr>
          <w:sz w:val="24"/>
          <w:szCs w:val="24"/>
          <w:lang w:val="pt-BR"/>
        </w:rPr>
        <w:tab/>
      </w:r>
      <w:r w:rsidR="00B97A97" w:rsidRPr="00FA53AD">
        <w:rPr>
          <w:rFonts w:hint="eastAsia"/>
          <w:sz w:val="24"/>
          <w:szCs w:val="24"/>
          <w:lang w:val="pt-BR"/>
        </w:rPr>
        <w:t>8.1.2.2</w:t>
      </w:r>
      <w:r w:rsidR="005208BD" w:rsidRPr="00FA53AD">
        <w:rPr>
          <w:sz w:val="24"/>
          <w:szCs w:val="24"/>
          <w:lang w:val="pt-BR"/>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4E275292"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9576C6" w:rsidRPr="009576C6">
        <w:rPr>
          <w:sz w:val="24"/>
          <w:szCs w:val="24"/>
          <w:lang w:val="en-US"/>
        </w:rPr>
        <w:t xml:space="preserve">Considerations on LCM of AI/ML </w:t>
      </w:r>
      <w:r w:rsidR="009576C6">
        <w:rPr>
          <w:rFonts w:hint="eastAsia"/>
          <w:sz w:val="24"/>
          <w:szCs w:val="24"/>
          <w:lang w:val="en-US"/>
        </w:rPr>
        <w:t>for</w:t>
      </w:r>
      <w:r w:rsidR="009576C6" w:rsidRPr="009576C6">
        <w:rPr>
          <w:sz w:val="24"/>
          <w:szCs w:val="24"/>
          <w:lang w:val="en-US"/>
        </w:rPr>
        <w:t xml:space="preserve"> NR </w:t>
      </w:r>
      <w:r w:rsidR="009576C6">
        <w:rPr>
          <w:rFonts w:hint="eastAsia"/>
          <w:sz w:val="24"/>
          <w:szCs w:val="24"/>
          <w:lang w:val="en-US"/>
        </w:rPr>
        <w:t>a</w:t>
      </w:r>
      <w:r w:rsidR="009576C6" w:rsidRPr="009576C6">
        <w:rPr>
          <w:sz w:val="24"/>
          <w:szCs w:val="24"/>
          <w:lang w:val="en-US"/>
        </w:rPr>
        <w:t>ir Interface</w:t>
      </w:r>
      <w:r w:rsidR="009576C6" w:rsidRPr="009576C6">
        <w:rPr>
          <w:rFonts w:hint="eastAsia"/>
          <w:sz w:val="24"/>
          <w:szCs w:val="24"/>
          <w:lang w:val="en-US"/>
        </w:rPr>
        <w:t xml:space="preserve"> </w:t>
      </w:r>
    </w:p>
    <w:p w14:paraId="262D2409" w14:textId="0E829354"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AB0D6C">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2DF95744" w14:textId="30A7465C" w:rsidR="005735C2" w:rsidRDefault="005735C2" w:rsidP="00593958">
      <w:r w:rsidRPr="005735C2">
        <w:t>In this contribution, we discuss the remaining issues regarding the five functionalities, the considerations on the differences between deactivation and fallback, as well as signalling considerations for activation, deactivation, switching, and fallback in the LCM of AI/ML for NR air interface.</w:t>
      </w:r>
    </w:p>
    <w:p w14:paraId="45E38EDF" w14:textId="210BC531" w:rsidR="005157C6" w:rsidRPr="005157C6" w:rsidRDefault="00593958" w:rsidP="005157C6">
      <w:pPr>
        <w:pStyle w:val="1"/>
      </w:pPr>
      <w:r>
        <w:rPr>
          <w:rFonts w:hint="eastAsia"/>
        </w:rPr>
        <w:t>Discussion</w:t>
      </w:r>
    </w:p>
    <w:p w14:paraId="4BA23BAB" w14:textId="72170839" w:rsidR="00F915E8" w:rsidRDefault="005157C6" w:rsidP="00347D11">
      <w:pPr>
        <w:pStyle w:val="2"/>
        <w:rPr>
          <w:lang w:val="en-US" w:eastAsia="ja-JP"/>
        </w:rPr>
      </w:pPr>
      <w:r w:rsidRPr="005157C6">
        <w:rPr>
          <w:lang w:val="en-US" w:eastAsia="ja-JP"/>
        </w:rPr>
        <w:t xml:space="preserve">The Remaining </w:t>
      </w:r>
      <w:r w:rsidR="0042220E">
        <w:rPr>
          <w:rFonts w:hint="eastAsia"/>
          <w:lang w:val="en-US" w:eastAsia="ja-JP"/>
        </w:rPr>
        <w:t xml:space="preserve">issues for the </w:t>
      </w:r>
      <w:r w:rsidR="000B6FC7">
        <w:rPr>
          <w:rFonts w:hint="eastAsia"/>
          <w:lang w:val="en-US" w:eastAsia="ja-JP"/>
        </w:rPr>
        <w:t xml:space="preserve">five </w:t>
      </w:r>
      <w:r w:rsidRPr="005157C6">
        <w:rPr>
          <w:lang w:val="en-US" w:eastAsia="ja-JP"/>
        </w:rPr>
        <w:t>Functionalities</w:t>
      </w:r>
    </w:p>
    <w:p w14:paraId="77CEA3BC" w14:textId="3F5B1CE0" w:rsidR="005157C6" w:rsidRPr="005157C6" w:rsidRDefault="005157C6" w:rsidP="005157C6">
      <w:pPr>
        <w:pStyle w:val="31"/>
        <w:rPr>
          <w:lang w:val="en-US"/>
        </w:rPr>
      </w:pPr>
      <w:r>
        <w:rPr>
          <w:rFonts w:hint="eastAsia"/>
          <w:lang w:val="en-US" w:eastAsia="ja-JP"/>
        </w:rPr>
        <w:t>RAN2 Agreements</w:t>
      </w:r>
    </w:p>
    <w:p w14:paraId="4CF3B7AC" w14:textId="77777777" w:rsidR="0042220E" w:rsidRPr="002E5997" w:rsidRDefault="0042220E" w:rsidP="0042220E">
      <w:r w:rsidRPr="002E5997">
        <w:t>RAN2 decided to discuss different functionalities in offline discussions at the RAN2#126 meeting.</w:t>
      </w:r>
      <w:r w:rsidRPr="002E5997">
        <w:rPr>
          <w:rFonts w:hint="eastAsia"/>
        </w:rPr>
        <w:t xml:space="preserve"> </w:t>
      </w:r>
      <w:r w:rsidRPr="002E5997">
        <w:t>In the 1st round of email discussion ([POST126][</w:t>
      </w:r>
      <w:proofErr w:type="gramStart"/>
      <w:r w:rsidRPr="002E5997">
        <w:t>032][</w:t>
      </w:r>
      <w:proofErr w:type="gramEnd"/>
      <w:r w:rsidRPr="002E5997">
        <w:t>AIML PHY] LCM (Intel, Samsung))</w:t>
      </w:r>
      <w:r w:rsidRPr="002E5997">
        <w:rPr>
          <w:rFonts w:hint="eastAsia"/>
        </w:rPr>
        <w:t xml:space="preserve"> </w:t>
      </w:r>
      <w:r w:rsidRPr="002E5997">
        <w:fldChar w:fldCharType="begin"/>
      </w:r>
      <w:r w:rsidRPr="002E5997">
        <w:instrText xml:space="preserve"> </w:instrText>
      </w:r>
      <w:r w:rsidRPr="002E5997">
        <w:rPr>
          <w:rFonts w:hint="eastAsia"/>
        </w:rPr>
        <w:instrText>REF _Ref173414848 \n \h</w:instrText>
      </w:r>
      <w:r w:rsidRPr="002E5997">
        <w:instrText xml:space="preserve"> </w:instrText>
      </w:r>
      <w:r w:rsidRPr="002E5997">
        <w:fldChar w:fldCharType="separate"/>
      </w:r>
      <w:r w:rsidRPr="002E5997">
        <w:t>[1]</w:t>
      </w:r>
      <w:r w:rsidRPr="002E5997">
        <w:fldChar w:fldCharType="end"/>
      </w:r>
      <w:r w:rsidRPr="002E5997">
        <w:t>, the rapporteur summarized the following conclusion based on the opinions from each company.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2220E" w:rsidRPr="002E5997" w14:paraId="02B944C3" w14:textId="77777777" w:rsidTr="00020500">
        <w:tc>
          <w:tcPr>
            <w:tcW w:w="9944" w:type="dxa"/>
            <w:shd w:val="clear" w:color="auto" w:fill="auto"/>
          </w:tcPr>
          <w:p w14:paraId="3CDA2DAE" w14:textId="77777777" w:rsidR="0042220E" w:rsidRPr="002E5997" w:rsidRDefault="0042220E" w:rsidP="00020500">
            <w:pPr>
              <w:overflowPunct w:val="0"/>
              <w:adjustRightInd w:val="0"/>
              <w:spacing w:after="0" w:line="240" w:lineRule="auto"/>
              <w:jc w:val="left"/>
              <w:textAlignment w:val="baseline"/>
              <w:rPr>
                <w:rFonts w:ascii="Times New Roman" w:hAnsi="Times New Roman" w:cs="Times New Roman"/>
                <w:b/>
                <w:bCs w:val="0"/>
                <w:u w:val="single"/>
              </w:rPr>
            </w:pPr>
            <w:r w:rsidRPr="002E5997">
              <w:rPr>
                <w:rFonts w:ascii="Times New Roman" w:hAnsi="Times New Roman" w:cs="Times New Roman" w:hint="eastAsia"/>
                <w:b/>
                <w:bCs w:val="0"/>
                <w:u w:val="single"/>
              </w:rPr>
              <w:t>Conclusion</w:t>
            </w:r>
          </w:p>
          <w:p w14:paraId="19175124" w14:textId="77777777" w:rsidR="0042220E" w:rsidRPr="002E5997" w:rsidRDefault="0042220E" w:rsidP="0042220E">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sidRPr="002E5997">
              <w:rPr>
                <w:rFonts w:ascii="Times New Roman" w:hAnsi="Times New Roman" w:cs="Times New Roman" w:hint="eastAsia"/>
              </w:rPr>
              <w:t>2.1 Supported functionalities</w:t>
            </w:r>
          </w:p>
          <w:p w14:paraId="2E909F41" w14:textId="77777777" w:rsidR="0042220E" w:rsidRPr="002E5997" w:rsidRDefault="0042220E" w:rsidP="0042220E">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2E5997">
              <w:rPr>
                <w:rFonts w:ascii="Times New Roman" w:hAnsi="Times New Roman" w:cs="Times New Roman"/>
                <w:b/>
                <w:bCs w:val="0"/>
              </w:rPr>
              <w:t xml:space="preserve">Proposal 1: </w:t>
            </w:r>
            <w:r w:rsidRPr="002E5997">
              <w:rPr>
                <w:rFonts w:ascii="Times New Roman" w:hAnsi="Times New Roman" w:cs="Times New Roman"/>
              </w:rPr>
              <w:t>supported functionalities refer to functionalities that UE can indicate by using UE capability signalling.</w:t>
            </w:r>
          </w:p>
          <w:p w14:paraId="7D3A5DE5" w14:textId="77777777" w:rsidR="0042220E" w:rsidRPr="002E5997" w:rsidRDefault="0042220E" w:rsidP="0042220E">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sidRPr="002E5997">
              <w:rPr>
                <w:rFonts w:ascii="Times New Roman" w:hAnsi="Times New Roman" w:cs="Times New Roman" w:hint="eastAsia"/>
              </w:rPr>
              <w:t>2.2 Configured functionalities</w:t>
            </w:r>
          </w:p>
          <w:p w14:paraId="43311FDD" w14:textId="77777777" w:rsidR="0042220E" w:rsidRPr="002E5997" w:rsidRDefault="0042220E" w:rsidP="0042220E">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2E5997">
              <w:rPr>
                <w:rFonts w:ascii="Times New Roman" w:hAnsi="Times New Roman" w:cs="Times New Roman"/>
                <w:b/>
                <w:bCs w:val="0"/>
                <w:highlight w:val="yellow"/>
              </w:rPr>
              <w:t xml:space="preserve">Proposal 2: </w:t>
            </w:r>
            <w:r w:rsidRPr="002E5997">
              <w:rPr>
                <w:rFonts w:ascii="Times New Roman" w:hAnsi="Times New Roman" w:cs="Times New Roman"/>
                <w:highlight w:val="yellow"/>
              </w:rPr>
              <w:t>RAN2 discuss further whether definition on configured functionalities is needed.</w:t>
            </w:r>
          </w:p>
          <w:p w14:paraId="4EA03CEC" w14:textId="77777777" w:rsidR="0042220E" w:rsidRPr="002E5997" w:rsidRDefault="0042220E" w:rsidP="0042220E">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sidRPr="002E5997">
              <w:rPr>
                <w:rFonts w:ascii="Times New Roman" w:hAnsi="Times New Roman" w:cs="Times New Roman" w:hint="eastAsia"/>
              </w:rPr>
              <w:t>2.3 Applicable functionalities</w:t>
            </w:r>
          </w:p>
          <w:p w14:paraId="744E0931" w14:textId="0B86E379" w:rsidR="0042220E" w:rsidRPr="002E5997" w:rsidRDefault="0042220E" w:rsidP="0042220E">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2E5997">
              <w:rPr>
                <w:rFonts w:ascii="Times New Roman" w:hAnsi="Times New Roman" w:cs="Times New Roman"/>
                <w:b/>
                <w:bCs w:val="0"/>
              </w:rPr>
              <w:t xml:space="preserve">Proposal 3: </w:t>
            </w:r>
            <w:r w:rsidRPr="002E5997">
              <w:rPr>
                <w:rFonts w:ascii="Times New Roman" w:hAnsi="Times New Roman" w:cs="Times New Roman"/>
              </w:rPr>
              <w:t>Applicable functionalities refer to functionalities that the UE is ready to apply for model inference.</w:t>
            </w:r>
          </w:p>
          <w:p w14:paraId="70C3865F" w14:textId="77777777" w:rsidR="0042220E" w:rsidRPr="002E5997" w:rsidRDefault="0042220E" w:rsidP="0042220E">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2E5997">
              <w:rPr>
                <w:rFonts w:ascii="Times New Roman" w:hAnsi="Times New Roman" w:cs="Times New Roman"/>
                <w:b/>
                <w:bCs w:val="0"/>
                <w:highlight w:val="yellow"/>
              </w:rPr>
              <w:t>Proposal 4:</w:t>
            </w:r>
            <w:r w:rsidRPr="002E5997">
              <w:rPr>
                <w:rFonts w:ascii="Times New Roman" w:hAnsi="Times New Roman" w:cs="Times New Roman"/>
                <w:highlight w:val="yellow"/>
              </w:rPr>
              <w:t xml:space="preserve"> RAN2 discuss further relationship between configured functionalities and applicable functionalities as a part of discussion on the need of defining configured functionalities.</w:t>
            </w:r>
          </w:p>
          <w:p w14:paraId="1806E82B" w14:textId="77777777" w:rsidR="0042220E" w:rsidRPr="002E5997" w:rsidRDefault="0042220E" w:rsidP="0042220E">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sidRPr="002E5997">
              <w:rPr>
                <w:rFonts w:ascii="Times New Roman" w:hAnsi="Times New Roman" w:cs="Times New Roman" w:hint="eastAsia"/>
              </w:rPr>
              <w:t>2.4 Activated Functionalities</w:t>
            </w:r>
          </w:p>
          <w:p w14:paraId="5C05849F" w14:textId="50D162C3" w:rsidR="0042220E" w:rsidRPr="002E5997" w:rsidRDefault="0042220E" w:rsidP="0042220E">
            <w:pPr>
              <w:pStyle w:val="a"/>
              <w:numPr>
                <w:ilvl w:val="1"/>
                <w:numId w:val="42"/>
              </w:numPr>
              <w:overflowPunct w:val="0"/>
              <w:adjustRightInd w:val="0"/>
              <w:spacing w:line="240" w:lineRule="auto"/>
              <w:jc w:val="left"/>
              <w:textAlignment w:val="baseline"/>
              <w:rPr>
                <w:rFonts w:ascii="Times New Roman" w:hAnsi="Times New Roman" w:cs="Times New Roman"/>
              </w:rPr>
            </w:pPr>
            <w:r w:rsidRPr="002E5997">
              <w:rPr>
                <w:rFonts w:ascii="Times New Roman" w:hAnsi="Times New Roman" w:cs="Times New Roman"/>
                <w:b/>
                <w:bCs w:val="0"/>
              </w:rPr>
              <w:t>Proposal 5:</w:t>
            </w:r>
            <w:r w:rsidRPr="002E5997">
              <w:rPr>
                <w:rFonts w:ascii="Times New Roman" w:hAnsi="Times New Roman" w:cs="Times New Roman"/>
              </w:rPr>
              <w:t xml:space="preserve"> Activated functionalities refer to functionalities already activated and performing inference.</w:t>
            </w:r>
          </w:p>
          <w:p w14:paraId="5ABDC125" w14:textId="77777777" w:rsidR="0042220E" w:rsidRPr="002E5997" w:rsidRDefault="0042220E" w:rsidP="0042220E">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sidRPr="002E5997">
              <w:rPr>
                <w:rFonts w:ascii="Times New Roman" w:hAnsi="Times New Roman" w:cs="Times New Roman" w:hint="eastAsia"/>
              </w:rPr>
              <w:t>2.5 Available Functionalities</w:t>
            </w:r>
          </w:p>
          <w:p w14:paraId="3CA78C2C" w14:textId="77777777" w:rsidR="0042220E" w:rsidRPr="002E5997" w:rsidRDefault="0042220E" w:rsidP="0042220E">
            <w:pPr>
              <w:pStyle w:val="a"/>
              <w:numPr>
                <w:ilvl w:val="1"/>
                <w:numId w:val="42"/>
              </w:numPr>
              <w:overflowPunct w:val="0"/>
              <w:adjustRightInd w:val="0"/>
              <w:spacing w:line="240" w:lineRule="auto"/>
              <w:jc w:val="left"/>
              <w:textAlignment w:val="baseline"/>
              <w:rPr>
                <w:rFonts w:ascii="Times New Roman" w:hAnsi="Times New Roman" w:cs="Times New Roman"/>
              </w:rPr>
            </w:pPr>
            <w:r w:rsidRPr="002E5997">
              <w:rPr>
                <w:rFonts w:ascii="Times New Roman" w:hAnsi="Times New Roman" w:cs="Times New Roman"/>
                <w:b/>
                <w:bCs w:val="0"/>
                <w:highlight w:val="yellow"/>
              </w:rPr>
              <w:t>Proposal 6:</w:t>
            </w:r>
            <w:r w:rsidRPr="002E5997">
              <w:rPr>
                <w:rFonts w:ascii="Times New Roman" w:hAnsi="Times New Roman" w:cs="Times New Roman"/>
                <w:highlight w:val="yellow"/>
              </w:rPr>
              <w:t xml:space="preserve"> RAN2 discuss further on the need of defining available functionalities separately from applicable functionalities.</w:t>
            </w:r>
          </w:p>
        </w:tc>
      </w:tr>
    </w:tbl>
    <w:p w14:paraId="232D1F89" w14:textId="4B0734BA" w:rsidR="00BA3ADC" w:rsidRPr="002E5997" w:rsidRDefault="00BA3ADC" w:rsidP="00BA3ADC"/>
    <w:p w14:paraId="4B5224D3" w14:textId="7F557776" w:rsidR="0042220E" w:rsidRPr="002E5997" w:rsidRDefault="0042220E" w:rsidP="00BA3ADC">
      <w:r w:rsidRPr="002E5997">
        <w:lastRenderedPageBreak/>
        <w:t>In RAN2#127, consensus was reached on the following points</w:t>
      </w:r>
      <w:r w:rsidR="001E7523" w:rsidRPr="002E5997">
        <w:rPr>
          <w:rFonts w:hint="eastAsia"/>
        </w:rPr>
        <w:t xml:space="preserve"> [4]</w:t>
      </w:r>
      <w:r w:rsidRPr="002E5997">
        <w:t>; however, some issues regarding specific functionalities remain, and these were discussed further.</w:t>
      </w:r>
    </w:p>
    <w:tbl>
      <w:tblPr>
        <w:tblStyle w:val="af2"/>
        <w:tblW w:w="0" w:type="auto"/>
        <w:tblLook w:val="04A0" w:firstRow="1" w:lastRow="0" w:firstColumn="1" w:lastColumn="0" w:noHBand="0" w:noVBand="1"/>
      </w:tblPr>
      <w:tblGrid>
        <w:gridCol w:w="9736"/>
      </w:tblGrid>
      <w:tr w:rsidR="0042220E" w14:paraId="1F79A5BD" w14:textId="77777777" w:rsidTr="0042220E">
        <w:tc>
          <w:tcPr>
            <w:tcW w:w="9736" w:type="dxa"/>
          </w:tcPr>
          <w:p w14:paraId="5E0BA81E" w14:textId="486C2D3D" w:rsidR="008B28A4" w:rsidRPr="008B28A4" w:rsidRDefault="008B28A4" w:rsidP="008B28A4">
            <w:pPr>
              <w:rPr>
                <w:b/>
                <w:bCs w:val="0"/>
              </w:rPr>
            </w:pPr>
            <w:r w:rsidRPr="008B28A4">
              <w:rPr>
                <w:b/>
                <w:bCs w:val="0"/>
              </w:rPr>
              <w:t>Agreements on definitions</w:t>
            </w:r>
          </w:p>
          <w:p w14:paraId="5EC4AC4C" w14:textId="796075B2" w:rsidR="008B28A4" w:rsidRDefault="008B28A4" w:rsidP="008B28A4">
            <w:r>
              <w:t>1</w:t>
            </w:r>
            <w:r>
              <w:rPr>
                <w:rFonts w:hint="eastAsia"/>
              </w:rPr>
              <w:t xml:space="preserve">   </w:t>
            </w:r>
            <w:r>
              <w:t xml:space="preserve">Supported </w:t>
            </w:r>
            <w:proofErr w:type="gramStart"/>
            <w:r>
              <w:t>functionalities</w:t>
            </w:r>
            <w:proofErr w:type="gramEnd"/>
            <w:r>
              <w:t xml:space="preserve"> refer to functionalities that UE can indicate by using UE capability information (via RRC/LPP signalling)</w:t>
            </w:r>
          </w:p>
          <w:p w14:paraId="3A12D579" w14:textId="4CA5A509" w:rsidR="008B28A4" w:rsidRDefault="008B28A4" w:rsidP="008B28A4">
            <w:r>
              <w:t>2</w:t>
            </w:r>
            <w:r>
              <w:rPr>
                <w:rFonts w:hint="eastAsia"/>
              </w:rPr>
              <w:t xml:space="preserve">   </w:t>
            </w:r>
            <w:r>
              <w:t>Applicable functionalities refer to functionalities that the UE is ready to apply for inference</w:t>
            </w:r>
          </w:p>
          <w:p w14:paraId="2ED794F1" w14:textId="221D9025" w:rsidR="0042220E" w:rsidRPr="008B28A4" w:rsidRDefault="008B28A4" w:rsidP="008B28A4">
            <w:r>
              <w:t>3</w:t>
            </w:r>
            <w:r>
              <w:rPr>
                <w:rFonts w:hint="eastAsia"/>
              </w:rPr>
              <w:t xml:space="preserve">   </w:t>
            </w:r>
            <w:r>
              <w:t xml:space="preserve">Activated functionalities </w:t>
            </w:r>
            <w:r w:rsidR="000F58B5">
              <w:t>refer</w:t>
            </w:r>
            <w:r>
              <w:t xml:space="preserve"> to functionalities already enabled for performing inference</w:t>
            </w:r>
          </w:p>
        </w:tc>
      </w:tr>
    </w:tbl>
    <w:p w14:paraId="04B62F9C" w14:textId="77777777" w:rsidR="00CF0E2B" w:rsidRDefault="00CF0E2B" w:rsidP="00CF0E2B">
      <w:pPr>
        <w:pStyle w:val="Observation"/>
        <w:numPr>
          <w:ilvl w:val="0"/>
          <w:numId w:val="0"/>
        </w:numPr>
        <w:ind w:left="1560" w:hanging="1560"/>
        <w:rPr>
          <w:lang w:val="en-US" w:eastAsia="ja-JP"/>
        </w:rPr>
      </w:pPr>
    </w:p>
    <w:p w14:paraId="3BA8CF7F" w14:textId="38A317FB" w:rsidR="00BD3FD1" w:rsidRPr="002E5997" w:rsidRDefault="00DA5031" w:rsidP="004922ED">
      <w:pPr>
        <w:pStyle w:val="31"/>
        <w:rPr>
          <w:lang w:val="en-US"/>
        </w:rPr>
      </w:pPr>
      <w:r w:rsidRPr="002E5997">
        <w:rPr>
          <w:lang w:val="en-US"/>
        </w:rPr>
        <w:t>Configured functionalities</w:t>
      </w:r>
    </w:p>
    <w:p w14:paraId="5C15BC12" w14:textId="4394F484" w:rsidR="003D3E63" w:rsidRPr="002E5997" w:rsidRDefault="003D6ABE" w:rsidP="00DA5031">
      <w:pPr>
        <w:rPr>
          <w:lang w:val="en-US"/>
        </w:rPr>
      </w:pPr>
      <w:r w:rsidRPr="002E5997">
        <w:rPr>
          <w:lang w:val="en-US"/>
        </w:rPr>
        <w:t xml:space="preserve">The rapporteur reached the following proposal regarding </w:t>
      </w:r>
      <w:r w:rsidRPr="002E5997">
        <w:rPr>
          <w:rFonts w:hint="eastAsia"/>
          <w:lang w:val="en-US"/>
        </w:rPr>
        <w:t>C</w:t>
      </w:r>
      <w:r w:rsidRPr="002E5997">
        <w:rPr>
          <w:lang w:val="en-US"/>
        </w:rPr>
        <w:t>onfigured functionalities in the conclusion of the email discussion.</w:t>
      </w:r>
    </w:p>
    <w:tbl>
      <w:tblPr>
        <w:tblStyle w:val="af2"/>
        <w:tblW w:w="0" w:type="auto"/>
        <w:tblLook w:val="04A0" w:firstRow="1" w:lastRow="0" w:firstColumn="1" w:lastColumn="0" w:noHBand="0" w:noVBand="1"/>
      </w:tblPr>
      <w:tblGrid>
        <w:gridCol w:w="9736"/>
      </w:tblGrid>
      <w:tr w:rsidR="003D3E63" w:rsidRPr="002E5997" w14:paraId="1B536B18" w14:textId="77777777" w:rsidTr="003D3E63">
        <w:tc>
          <w:tcPr>
            <w:tcW w:w="9736" w:type="dxa"/>
          </w:tcPr>
          <w:p w14:paraId="05BC13E2" w14:textId="2F6259EC" w:rsidR="003D3E63" w:rsidRPr="002E5997" w:rsidRDefault="003D3E63" w:rsidP="00DA5031">
            <w:pPr>
              <w:rPr>
                <w:lang w:val="en-US"/>
              </w:rPr>
            </w:pPr>
            <w:r w:rsidRPr="002E5997">
              <w:rPr>
                <w:b/>
                <w:bCs w:val="0"/>
                <w:lang w:val="en-US"/>
              </w:rPr>
              <w:t>Proposal 2:</w:t>
            </w:r>
            <w:r w:rsidRPr="002E5997">
              <w:rPr>
                <w:lang w:val="en-US"/>
              </w:rPr>
              <w:t xml:space="preserve"> RAN2 discuss further whether definition on configured functionalities is needed.</w:t>
            </w:r>
          </w:p>
        </w:tc>
      </w:tr>
    </w:tbl>
    <w:p w14:paraId="5B2695C1" w14:textId="77777777" w:rsidR="003D3E63" w:rsidRPr="002E5997" w:rsidRDefault="003D3E63" w:rsidP="00DA5031">
      <w:pPr>
        <w:rPr>
          <w:lang w:val="en-US"/>
        </w:rPr>
      </w:pPr>
    </w:p>
    <w:p w14:paraId="528A3A5A" w14:textId="7603AB39" w:rsidR="00350A80" w:rsidRPr="002E5997" w:rsidRDefault="00350A80" w:rsidP="00DA5031">
      <w:pPr>
        <w:rPr>
          <w:lang w:val="en-US"/>
        </w:rPr>
      </w:pPr>
      <w:r w:rsidRPr="002E5997">
        <w:rPr>
          <w:lang w:val="en-US"/>
        </w:rPr>
        <w:t xml:space="preserve">In CA, the SCell is configured </w:t>
      </w:r>
      <w:r w:rsidR="006D68DC" w:rsidRPr="002E5997">
        <w:rPr>
          <w:lang w:val="en-US"/>
        </w:rPr>
        <w:t xml:space="preserve">to </w:t>
      </w:r>
      <w:r w:rsidRPr="002E5997">
        <w:rPr>
          <w:lang w:val="en-US"/>
        </w:rPr>
        <w:t xml:space="preserve">the UE. When the SCell is applicable (i.e., the radio condition is good), the gNB activates the SCell of the UE via MAC CE. When the SCell is not applicable (i.e., the radio condition </w:t>
      </w:r>
      <w:r w:rsidR="00B75DFE">
        <w:rPr>
          <w:lang w:val="en-US"/>
        </w:rPr>
        <w:t>worsens</w:t>
      </w:r>
      <w:r w:rsidRPr="002E5997">
        <w:rPr>
          <w:lang w:val="en-US"/>
        </w:rPr>
        <w:t>), the gNB deactivates the SCell, but the gNB does not need to deconfigure the SCell from the UE</w:t>
      </w:r>
      <w:r w:rsidRPr="002E5997">
        <w:rPr>
          <w:rFonts w:hint="eastAsia"/>
          <w:lang w:val="en-US"/>
        </w:rPr>
        <w:t>.</w:t>
      </w:r>
    </w:p>
    <w:p w14:paraId="07BF945A" w14:textId="1094399A" w:rsidR="002B39CF" w:rsidRPr="002E5997" w:rsidRDefault="00350A80" w:rsidP="00DA5031">
      <w:pPr>
        <w:rPr>
          <w:lang w:val="en-US"/>
        </w:rPr>
      </w:pPr>
      <w:r w:rsidRPr="002E5997">
        <w:rPr>
          <w:lang w:val="en-US"/>
        </w:rPr>
        <w:t>Currently, we believe all functions are configured to the UE. In other words, no function can be activated without configuration. For example, even if the UE is capable of CA, it does not mean the CA function is configured. The CA (specifically, SCell) can be activated only after the CA is configured.</w:t>
      </w:r>
    </w:p>
    <w:p w14:paraId="5F360433" w14:textId="1F7D64D3" w:rsidR="00350A80" w:rsidRPr="002E5997" w:rsidRDefault="00A71762" w:rsidP="005D6C67">
      <w:pPr>
        <w:rPr>
          <w:lang w:val="en-US"/>
        </w:rPr>
      </w:pPr>
      <w:r w:rsidRPr="002E5997">
        <w:rPr>
          <w:lang w:val="en-US"/>
        </w:rPr>
        <w:t xml:space="preserve">Based on </w:t>
      </w:r>
      <w:r w:rsidR="00B75DFE">
        <w:rPr>
          <w:lang w:val="en-US"/>
        </w:rPr>
        <w:t>existing</w:t>
      </w:r>
      <w:r w:rsidR="00B75DFE" w:rsidRPr="002E5997">
        <w:rPr>
          <w:lang w:val="en-US"/>
        </w:rPr>
        <w:t xml:space="preserve"> </w:t>
      </w:r>
      <w:r w:rsidRPr="002E5997">
        <w:rPr>
          <w:lang w:val="en-US"/>
        </w:rPr>
        <w:t xml:space="preserve">operations, the activation of the model on the UE side can </w:t>
      </w:r>
      <w:r w:rsidR="00A551AE">
        <w:rPr>
          <w:lang w:val="en-US"/>
        </w:rPr>
        <w:t xml:space="preserve">also </w:t>
      </w:r>
      <w:r w:rsidRPr="002E5997">
        <w:rPr>
          <w:lang w:val="en-US"/>
        </w:rPr>
        <w:t xml:space="preserve">occur </w:t>
      </w:r>
      <w:r w:rsidR="00A551AE">
        <w:rPr>
          <w:lang w:val="en-US"/>
        </w:rPr>
        <w:t xml:space="preserve">only </w:t>
      </w:r>
      <w:r w:rsidRPr="002E5997">
        <w:rPr>
          <w:lang w:val="en-US"/>
        </w:rPr>
        <w:t xml:space="preserve">after </w:t>
      </w:r>
      <w:r w:rsidR="00A551AE">
        <w:rPr>
          <w:lang w:val="en-US"/>
        </w:rPr>
        <w:t xml:space="preserve">receiving the </w:t>
      </w:r>
      <w:r w:rsidRPr="002E5997">
        <w:rPr>
          <w:lang w:val="en-US"/>
        </w:rPr>
        <w:t xml:space="preserve">configuration from the NW side. </w:t>
      </w:r>
      <w:r w:rsidR="00A551AE">
        <w:rPr>
          <w:lang w:val="en-US"/>
        </w:rPr>
        <w:t>W</w:t>
      </w:r>
      <w:r w:rsidRPr="002E5997">
        <w:rPr>
          <w:lang w:val="en-US"/>
        </w:rPr>
        <w:t xml:space="preserve">ithout such a process, the NW side would not be able to manage the UE's operations. Since AI/ML operations </w:t>
      </w:r>
      <w:r w:rsidRPr="002E5997">
        <w:rPr>
          <w:rFonts w:hint="eastAsia"/>
          <w:lang w:val="en-US"/>
        </w:rPr>
        <w:t xml:space="preserve">in the </w:t>
      </w:r>
      <w:r w:rsidRPr="002E5997">
        <w:rPr>
          <w:lang w:val="en-US"/>
        </w:rPr>
        <w:t>use cases</w:t>
      </w:r>
      <w:r w:rsidRPr="002E5997">
        <w:rPr>
          <w:rFonts w:hint="eastAsia"/>
          <w:lang w:val="en-US"/>
        </w:rPr>
        <w:t xml:space="preserve"> </w:t>
      </w:r>
      <w:r w:rsidRPr="002E5997">
        <w:rPr>
          <w:lang w:val="en-US"/>
        </w:rPr>
        <w:t>cannot be completed by the UE alone, management from the NW side is necessary. Therefore, we believe this principle should also be applied to AI/ML operations.</w:t>
      </w:r>
      <w:r w:rsidR="006677B8" w:rsidRPr="002E5997">
        <w:rPr>
          <w:rFonts w:hint="eastAsia"/>
          <w:lang w:val="en-US"/>
        </w:rPr>
        <w:t xml:space="preserve"> </w:t>
      </w:r>
      <w:r w:rsidR="006677B8" w:rsidRPr="002E5997">
        <w:rPr>
          <w:lang w:val="en-US"/>
        </w:rPr>
        <w:t xml:space="preserve">Furthermore, </w:t>
      </w:r>
      <w:r w:rsidR="006164E9" w:rsidRPr="002E5997">
        <w:rPr>
          <w:lang w:val="en-US"/>
        </w:rPr>
        <w:t xml:space="preserve">our </w:t>
      </w:r>
      <w:r w:rsidR="006677B8" w:rsidRPr="002E5997">
        <w:rPr>
          <w:lang w:val="en-US"/>
        </w:rPr>
        <w:t>prefer</w:t>
      </w:r>
      <w:r w:rsidR="006164E9" w:rsidRPr="002E5997">
        <w:rPr>
          <w:lang w:val="en-US"/>
        </w:rPr>
        <w:t>ence is for NW</w:t>
      </w:r>
      <w:r w:rsidR="00055C4A" w:rsidRPr="002E5997">
        <w:rPr>
          <w:lang w:val="en-US"/>
        </w:rPr>
        <w:t xml:space="preserve"> configuration </w:t>
      </w:r>
      <w:r w:rsidR="006164E9" w:rsidRPr="002E5997">
        <w:rPr>
          <w:lang w:val="en-US"/>
        </w:rPr>
        <w:t>to</w:t>
      </w:r>
      <w:r w:rsidR="00055C4A" w:rsidRPr="002E5997">
        <w:rPr>
          <w:lang w:val="en-US"/>
        </w:rPr>
        <w:t xml:space="preserve"> </w:t>
      </w:r>
      <w:r w:rsidR="006677B8" w:rsidRPr="002E5997">
        <w:rPr>
          <w:lang w:val="en-US"/>
        </w:rPr>
        <w:t>be appli</w:t>
      </w:r>
      <w:r w:rsidR="006164E9" w:rsidRPr="002E5997">
        <w:rPr>
          <w:lang w:val="en-US"/>
        </w:rPr>
        <w:t>cable</w:t>
      </w:r>
      <w:r w:rsidR="006677B8" w:rsidRPr="002E5997">
        <w:rPr>
          <w:lang w:val="en-US"/>
        </w:rPr>
        <w:t xml:space="preserve"> to both proactive reporting and reactive reporting.</w:t>
      </w:r>
    </w:p>
    <w:p w14:paraId="6C4096C9" w14:textId="544593FD" w:rsidR="00890995" w:rsidRPr="002E5997" w:rsidRDefault="00890995" w:rsidP="005D6C67">
      <w:pPr>
        <w:rPr>
          <w:lang w:val="en-US"/>
        </w:rPr>
      </w:pPr>
    </w:p>
    <w:p w14:paraId="576FBA37" w14:textId="38BA6EE3" w:rsidR="00026D67" w:rsidRPr="002E5997" w:rsidRDefault="00026D67" w:rsidP="00026D67">
      <w:pPr>
        <w:pStyle w:val="Proposal"/>
        <w:rPr>
          <w:lang w:val="en-US"/>
        </w:rPr>
      </w:pPr>
      <w:bookmarkStart w:id="0" w:name="_Toc178926068"/>
      <w:r w:rsidRPr="002E5997">
        <w:rPr>
          <w:rFonts w:hint="eastAsia"/>
          <w:lang w:val="en-US"/>
        </w:rPr>
        <w:t xml:space="preserve">RAN2 should agree that </w:t>
      </w:r>
      <w:r w:rsidR="006677B8" w:rsidRPr="002E5997">
        <w:rPr>
          <w:rFonts w:hint="eastAsia"/>
          <w:lang w:val="en-US"/>
        </w:rPr>
        <w:t>C</w:t>
      </w:r>
      <w:r w:rsidR="006677B8" w:rsidRPr="002E5997">
        <w:rPr>
          <w:lang w:val="en-US"/>
        </w:rPr>
        <w:t>onfigured functionalit</w:t>
      </w:r>
      <w:r w:rsidR="006677B8" w:rsidRPr="002E5997">
        <w:rPr>
          <w:rFonts w:hint="eastAsia"/>
          <w:lang w:val="en-US"/>
        </w:rPr>
        <w:t>ies</w:t>
      </w:r>
      <w:r w:rsidR="006677B8" w:rsidRPr="002E5997">
        <w:rPr>
          <w:lang w:val="en-US"/>
        </w:rPr>
        <w:t xml:space="preserve"> </w:t>
      </w:r>
      <w:r w:rsidR="006677B8" w:rsidRPr="002E5997">
        <w:rPr>
          <w:rFonts w:hint="eastAsia"/>
          <w:lang w:val="en-US"/>
        </w:rPr>
        <w:t>are</w:t>
      </w:r>
      <w:r w:rsidR="006677B8" w:rsidRPr="002E5997">
        <w:rPr>
          <w:lang w:val="en-US"/>
        </w:rPr>
        <w:t xml:space="preserve"> </w:t>
      </w:r>
      <w:r w:rsidR="009E3344" w:rsidRPr="002E5997">
        <w:rPr>
          <w:rFonts w:hint="eastAsia"/>
          <w:lang w:val="en-US"/>
        </w:rPr>
        <w:t xml:space="preserve">configured </w:t>
      </w:r>
      <w:r w:rsidR="006677B8" w:rsidRPr="002E5997">
        <w:rPr>
          <w:lang w:val="en-US"/>
        </w:rPr>
        <w:t>from the NW side to the UE.</w:t>
      </w:r>
      <w:bookmarkEnd w:id="0"/>
    </w:p>
    <w:p w14:paraId="05E82478" w14:textId="75585A0B" w:rsidR="00026D67" w:rsidRPr="002E5997" w:rsidRDefault="00026D67" w:rsidP="00026D67">
      <w:pPr>
        <w:pStyle w:val="Proposal"/>
        <w:rPr>
          <w:lang w:val="en-US"/>
        </w:rPr>
      </w:pPr>
      <w:bookmarkStart w:id="1" w:name="_Toc178926069"/>
      <w:r w:rsidRPr="002E5997">
        <w:rPr>
          <w:rFonts w:hint="eastAsia"/>
          <w:lang w:val="en-US"/>
        </w:rPr>
        <w:t>RAN2 should agree that n</w:t>
      </w:r>
      <w:r w:rsidRPr="002E5997">
        <w:rPr>
          <w:lang w:val="en-US"/>
        </w:rPr>
        <w:t xml:space="preserve">o AI/ML functionality can be activated without configuration as a </w:t>
      </w:r>
      <w:r w:rsidRPr="002E5997">
        <w:rPr>
          <w:rFonts w:hint="eastAsia"/>
          <w:lang w:val="en-US"/>
        </w:rPr>
        <w:t>C</w:t>
      </w:r>
      <w:r w:rsidRPr="002E5997">
        <w:rPr>
          <w:lang w:val="en-US"/>
        </w:rPr>
        <w:t>onfigured functionalit</w:t>
      </w:r>
      <w:r w:rsidRPr="002E5997">
        <w:rPr>
          <w:rFonts w:hint="eastAsia"/>
          <w:lang w:val="en-US"/>
        </w:rPr>
        <w:t>ies from NW side</w:t>
      </w:r>
      <w:r w:rsidRPr="002E5997">
        <w:rPr>
          <w:lang w:val="en-US"/>
        </w:rPr>
        <w:t>.</w:t>
      </w:r>
      <w:bookmarkEnd w:id="1"/>
    </w:p>
    <w:p w14:paraId="4B39DF07" w14:textId="2F17CE9F" w:rsidR="006677B8" w:rsidRDefault="006677B8" w:rsidP="00026D67">
      <w:pPr>
        <w:pStyle w:val="Proposal"/>
        <w:rPr>
          <w:lang w:val="en-US"/>
        </w:rPr>
      </w:pPr>
      <w:bookmarkStart w:id="2" w:name="_Toc178926070"/>
      <w:r w:rsidRPr="002E5997">
        <w:rPr>
          <w:rFonts w:hint="eastAsia"/>
          <w:lang w:val="en-US"/>
        </w:rPr>
        <w:t xml:space="preserve">RAN2 should agree </w:t>
      </w:r>
      <w:r w:rsidR="006164E9" w:rsidRPr="002E5997">
        <w:rPr>
          <w:lang w:val="en-US"/>
        </w:rPr>
        <w:t>NW</w:t>
      </w:r>
      <w:r w:rsidR="00F41BD6" w:rsidRPr="002E5997">
        <w:rPr>
          <w:lang w:val="en-US"/>
        </w:rPr>
        <w:t xml:space="preserve"> configuration </w:t>
      </w:r>
      <w:r w:rsidR="006164E9" w:rsidRPr="002E5997">
        <w:rPr>
          <w:lang w:val="en-US"/>
        </w:rPr>
        <w:t>is required for</w:t>
      </w:r>
      <w:r w:rsidRPr="002E5997">
        <w:rPr>
          <w:lang w:val="en-US"/>
        </w:rPr>
        <w:t xml:space="preserve"> both proactive reporting and reactive reporting.</w:t>
      </w:r>
      <w:bookmarkEnd w:id="2"/>
    </w:p>
    <w:p w14:paraId="07713046" w14:textId="1C559585" w:rsidR="00A43E16" w:rsidRDefault="00A43E16">
      <w:pPr>
        <w:spacing w:after="0" w:line="240" w:lineRule="auto"/>
        <w:jc w:val="left"/>
        <w:rPr>
          <w:rFonts w:eastAsia="ＭＳ ゴシック" w:cs="Times New Roman"/>
          <w:b/>
          <w:lang w:val="en-US"/>
        </w:rPr>
      </w:pPr>
      <w:r>
        <w:rPr>
          <w:lang w:val="en-US"/>
        </w:rPr>
        <w:br w:type="page"/>
      </w:r>
    </w:p>
    <w:p w14:paraId="4BF07400" w14:textId="3534BCF4" w:rsidR="002314A3" w:rsidRPr="002E5997" w:rsidRDefault="00AE3499" w:rsidP="004922ED">
      <w:pPr>
        <w:pStyle w:val="31"/>
        <w:rPr>
          <w:lang w:val="en-US"/>
        </w:rPr>
      </w:pPr>
      <w:r w:rsidRPr="002E5997">
        <w:rPr>
          <w:lang w:val="en-US"/>
        </w:rPr>
        <w:lastRenderedPageBreak/>
        <w:t>Direction of Signal</w:t>
      </w:r>
      <w:r w:rsidRPr="002E5997">
        <w:rPr>
          <w:rFonts w:hint="eastAsia"/>
          <w:lang w:val="en-US"/>
        </w:rPr>
        <w:t>l</w:t>
      </w:r>
      <w:r w:rsidRPr="002E5997">
        <w:rPr>
          <w:lang w:val="en-US"/>
        </w:rPr>
        <w:t>ing</w:t>
      </w:r>
      <w:r w:rsidR="002F1F36" w:rsidRPr="002E5997">
        <w:rPr>
          <w:rFonts w:hint="eastAsia"/>
          <w:lang w:val="en-US"/>
        </w:rPr>
        <w:t xml:space="preserve"> for </w:t>
      </w:r>
      <w:r w:rsidR="001E15CE" w:rsidRPr="002E5997">
        <w:rPr>
          <w:rFonts w:hint="eastAsia"/>
          <w:lang w:val="en-US"/>
        </w:rPr>
        <w:t xml:space="preserve">the </w:t>
      </w:r>
      <w:r w:rsidR="002F1F36" w:rsidRPr="002E5997">
        <w:rPr>
          <w:rFonts w:hint="eastAsia"/>
          <w:lang w:val="en-US"/>
        </w:rPr>
        <w:t>five Functionalities</w:t>
      </w:r>
      <w:r w:rsidR="001E15CE" w:rsidRPr="002E5997">
        <w:rPr>
          <w:rFonts w:hint="eastAsia"/>
          <w:lang w:val="en-US"/>
        </w:rPr>
        <w:t xml:space="preserve"> Con</w:t>
      </w:r>
      <w:r w:rsidR="00D23E4E" w:rsidRPr="002E5997">
        <w:rPr>
          <w:rFonts w:hint="eastAsia"/>
          <w:lang w:val="en-US"/>
        </w:rPr>
        <w:t>ditions</w:t>
      </w:r>
    </w:p>
    <w:p w14:paraId="181C1C58" w14:textId="0C00B1F3" w:rsidR="00AE3499" w:rsidRPr="002E5997" w:rsidRDefault="00E159F2" w:rsidP="002314A3">
      <w:pPr>
        <w:rPr>
          <w:lang w:val="en-US"/>
        </w:rPr>
      </w:pPr>
      <w:r w:rsidRPr="002E5997">
        <w:rPr>
          <w:lang w:val="en-US"/>
        </w:rPr>
        <w:t xml:space="preserve">In view of </w:t>
      </w:r>
      <w:r w:rsidR="00AE3499" w:rsidRPr="002E5997">
        <w:rPr>
          <w:lang w:val="en-US"/>
        </w:rPr>
        <w:t>Proposal 1</w:t>
      </w:r>
      <w:r w:rsidR="00514438" w:rsidRPr="002E5997">
        <w:rPr>
          <w:lang w:val="en-US"/>
        </w:rPr>
        <w:t xml:space="preserve">, it is also </w:t>
      </w:r>
      <w:r w:rsidR="00AE3499" w:rsidRPr="002E5997">
        <w:rPr>
          <w:lang w:val="en-US"/>
        </w:rPr>
        <w:t xml:space="preserve">important to clarify </w:t>
      </w:r>
      <w:r w:rsidR="00514438" w:rsidRPr="002E5997">
        <w:rPr>
          <w:lang w:val="en-US"/>
        </w:rPr>
        <w:t xml:space="preserve">the </w:t>
      </w:r>
      <w:r w:rsidR="00AE3499" w:rsidRPr="002E5997">
        <w:rPr>
          <w:lang w:val="en-US"/>
        </w:rPr>
        <w:t>direction of signal</w:t>
      </w:r>
      <w:r w:rsidR="00FA422D" w:rsidRPr="002E5997">
        <w:rPr>
          <w:rFonts w:hint="eastAsia"/>
          <w:lang w:val="en-US"/>
        </w:rPr>
        <w:t>l</w:t>
      </w:r>
      <w:r w:rsidR="00AE3499" w:rsidRPr="002E5997">
        <w:rPr>
          <w:lang w:val="en-US"/>
        </w:rPr>
        <w:t>ing for the five different functionalities</w:t>
      </w:r>
      <w:r w:rsidR="00734EBE" w:rsidRPr="002E5997">
        <w:rPr>
          <w:rFonts w:hint="eastAsia"/>
          <w:lang w:val="en-US"/>
        </w:rPr>
        <w:t xml:space="preserve"> con</w:t>
      </w:r>
      <w:r w:rsidR="00D23E4E" w:rsidRPr="002E5997">
        <w:rPr>
          <w:rFonts w:hint="eastAsia"/>
          <w:lang w:val="en-US"/>
        </w:rPr>
        <w:t>ditions</w:t>
      </w:r>
      <w:r w:rsidR="00AE3499" w:rsidRPr="002E5997">
        <w:rPr>
          <w:lang w:val="en-US"/>
        </w:rPr>
        <w:t xml:space="preserve"> in the UE-sided model </w:t>
      </w:r>
      <w:r w:rsidR="00514438" w:rsidRPr="002E5997">
        <w:rPr>
          <w:lang w:val="en-US"/>
        </w:rPr>
        <w:t>in Table 1, which c</w:t>
      </w:r>
      <w:r w:rsidR="00AE3499" w:rsidRPr="002E5997">
        <w:rPr>
          <w:lang w:val="en-US"/>
        </w:rPr>
        <w:t>ould be considered as baseline.</w:t>
      </w:r>
    </w:p>
    <w:p w14:paraId="11D27C16" w14:textId="77777777" w:rsidR="002314A3" w:rsidRPr="002E5997" w:rsidRDefault="002314A3" w:rsidP="002314A3">
      <w:pPr>
        <w:rPr>
          <w:lang w:val="en-US"/>
        </w:rPr>
      </w:pPr>
    </w:p>
    <w:p w14:paraId="3875224F" w14:textId="46881A76" w:rsidR="002314A3" w:rsidRPr="002E5997" w:rsidRDefault="002314A3" w:rsidP="00890995">
      <w:pPr>
        <w:jc w:val="center"/>
        <w:rPr>
          <w:lang w:val="en-US"/>
        </w:rPr>
      </w:pPr>
      <w:r w:rsidRPr="002E5997">
        <w:rPr>
          <w:lang w:val="en-US"/>
        </w:rPr>
        <w:t>T</w:t>
      </w:r>
      <w:r w:rsidRPr="002E5997">
        <w:rPr>
          <w:rFonts w:hint="eastAsia"/>
          <w:lang w:val="en-US"/>
        </w:rPr>
        <w:t xml:space="preserve">able 1: </w:t>
      </w:r>
      <w:r w:rsidR="00367E22" w:rsidRPr="002E5997">
        <w:rPr>
          <w:lang w:val="en-US"/>
        </w:rPr>
        <w:t>Direction of Signal</w:t>
      </w:r>
      <w:r w:rsidR="00367E22" w:rsidRPr="002E5997">
        <w:rPr>
          <w:rFonts w:hint="eastAsia"/>
          <w:lang w:val="en-US"/>
        </w:rPr>
        <w:t>l</w:t>
      </w:r>
      <w:r w:rsidR="00367E22" w:rsidRPr="002E5997">
        <w:rPr>
          <w:lang w:val="en-US"/>
        </w:rPr>
        <w:t>ing for UE-Sided Model</w:t>
      </w:r>
    </w:p>
    <w:tbl>
      <w:tblPr>
        <w:tblStyle w:val="af2"/>
        <w:tblW w:w="0" w:type="auto"/>
        <w:tblLook w:val="04A0" w:firstRow="1" w:lastRow="0" w:firstColumn="1" w:lastColumn="0" w:noHBand="0" w:noVBand="1"/>
      </w:tblPr>
      <w:tblGrid>
        <w:gridCol w:w="4868"/>
        <w:gridCol w:w="4868"/>
      </w:tblGrid>
      <w:tr w:rsidR="002E5997" w:rsidRPr="002E5997" w14:paraId="36BB4044" w14:textId="77777777" w:rsidTr="000E2829">
        <w:tc>
          <w:tcPr>
            <w:tcW w:w="4868" w:type="dxa"/>
            <w:shd w:val="clear" w:color="auto" w:fill="A6A6A6" w:themeFill="background1" w:themeFillShade="A6"/>
          </w:tcPr>
          <w:p w14:paraId="0721226E" w14:textId="1EE0715D" w:rsidR="002314A3" w:rsidRPr="002E5997" w:rsidRDefault="002314A3" w:rsidP="000E2829">
            <w:pPr>
              <w:jc w:val="center"/>
              <w:rPr>
                <w:lang w:val="en-US"/>
              </w:rPr>
            </w:pPr>
            <w:r w:rsidRPr="002E5997">
              <w:rPr>
                <w:rFonts w:hint="eastAsia"/>
                <w:lang w:val="en-US"/>
              </w:rPr>
              <w:t>Functionalities</w:t>
            </w:r>
            <w:r w:rsidR="007247AC" w:rsidRPr="002E5997">
              <w:rPr>
                <w:rFonts w:hint="eastAsia"/>
                <w:lang w:val="en-US"/>
              </w:rPr>
              <w:t xml:space="preserve"> </w:t>
            </w:r>
            <w:r w:rsidR="00734EBE" w:rsidRPr="002E5997">
              <w:rPr>
                <w:rFonts w:hint="eastAsia"/>
                <w:lang w:val="en-US"/>
              </w:rPr>
              <w:t>Con</w:t>
            </w:r>
            <w:r w:rsidR="00D23E4E" w:rsidRPr="002E5997">
              <w:rPr>
                <w:rFonts w:hint="eastAsia"/>
                <w:lang w:val="en-US"/>
              </w:rPr>
              <w:t>ditions</w:t>
            </w:r>
            <w:r w:rsidR="00734EBE" w:rsidRPr="002E5997">
              <w:rPr>
                <w:rFonts w:hint="eastAsia"/>
                <w:lang w:val="en-US"/>
              </w:rPr>
              <w:t xml:space="preserve"> </w:t>
            </w:r>
            <w:r w:rsidR="007247AC" w:rsidRPr="002E5997">
              <w:rPr>
                <w:rFonts w:hint="eastAsia"/>
                <w:lang w:val="en-US"/>
              </w:rPr>
              <w:t>to be achieved</w:t>
            </w:r>
          </w:p>
        </w:tc>
        <w:tc>
          <w:tcPr>
            <w:tcW w:w="4868" w:type="dxa"/>
            <w:shd w:val="clear" w:color="auto" w:fill="A6A6A6" w:themeFill="background1" w:themeFillShade="A6"/>
          </w:tcPr>
          <w:p w14:paraId="1D3288EA" w14:textId="11BACE46" w:rsidR="002314A3" w:rsidRPr="002E5997" w:rsidRDefault="00AE3499" w:rsidP="000E2829">
            <w:pPr>
              <w:jc w:val="center"/>
              <w:rPr>
                <w:lang w:val="en-US"/>
              </w:rPr>
            </w:pPr>
            <w:r w:rsidRPr="002E5997">
              <w:rPr>
                <w:rFonts w:hint="eastAsia"/>
                <w:lang w:val="en-US"/>
              </w:rPr>
              <w:t xml:space="preserve">Direction of </w:t>
            </w:r>
            <w:r w:rsidR="00367E22" w:rsidRPr="002E5997">
              <w:rPr>
                <w:rFonts w:hint="eastAsia"/>
                <w:lang w:val="en-US"/>
              </w:rPr>
              <w:t>Signalling</w:t>
            </w:r>
          </w:p>
        </w:tc>
      </w:tr>
      <w:tr w:rsidR="002E5997" w:rsidRPr="002E5997" w14:paraId="037CAF8E" w14:textId="77777777" w:rsidTr="000E2829">
        <w:tc>
          <w:tcPr>
            <w:tcW w:w="4868" w:type="dxa"/>
          </w:tcPr>
          <w:p w14:paraId="489D4094" w14:textId="77777777" w:rsidR="002314A3" w:rsidRPr="002E5997" w:rsidRDefault="002314A3" w:rsidP="000E2829">
            <w:pPr>
              <w:jc w:val="center"/>
              <w:rPr>
                <w:lang w:val="en-US"/>
              </w:rPr>
            </w:pPr>
            <w:r w:rsidRPr="002E5997">
              <w:rPr>
                <w:rFonts w:hint="eastAsia"/>
                <w:lang w:val="en-US"/>
              </w:rPr>
              <w:t>Supported Functionalities</w:t>
            </w:r>
          </w:p>
        </w:tc>
        <w:tc>
          <w:tcPr>
            <w:tcW w:w="4868" w:type="dxa"/>
          </w:tcPr>
          <w:p w14:paraId="53C3395E" w14:textId="77777777" w:rsidR="002314A3" w:rsidRPr="002E5997" w:rsidRDefault="002314A3" w:rsidP="000E2829">
            <w:pPr>
              <w:jc w:val="center"/>
              <w:rPr>
                <w:lang w:val="en-US"/>
              </w:rPr>
            </w:pPr>
            <w:r w:rsidRPr="002E5997">
              <w:rPr>
                <w:rFonts w:hint="eastAsia"/>
                <w:lang w:val="en-US"/>
              </w:rPr>
              <w:t xml:space="preserve">UE </w:t>
            </w:r>
            <w:r w:rsidRPr="002E5997">
              <w:rPr>
                <w:rFonts w:hint="eastAsia"/>
                <w:lang w:val="en-US"/>
              </w:rPr>
              <w:t>→</w:t>
            </w:r>
            <w:r w:rsidRPr="002E5997">
              <w:rPr>
                <w:rFonts w:hint="eastAsia"/>
                <w:lang w:val="en-US"/>
              </w:rPr>
              <w:t xml:space="preserve"> NW</w:t>
            </w:r>
          </w:p>
        </w:tc>
      </w:tr>
      <w:tr w:rsidR="002E5997" w:rsidRPr="002E5997" w14:paraId="72114921" w14:textId="77777777" w:rsidTr="000E2829">
        <w:tc>
          <w:tcPr>
            <w:tcW w:w="4868" w:type="dxa"/>
          </w:tcPr>
          <w:p w14:paraId="61679D58" w14:textId="489A4AB6" w:rsidR="002314A3" w:rsidRPr="002E5997" w:rsidRDefault="003D0A93" w:rsidP="000E2829">
            <w:pPr>
              <w:jc w:val="center"/>
              <w:rPr>
                <w:lang w:val="en-US"/>
              </w:rPr>
            </w:pPr>
            <w:r w:rsidRPr="002E5997">
              <w:rPr>
                <w:rFonts w:hint="eastAsia"/>
                <w:lang w:val="en-US"/>
              </w:rPr>
              <w:t xml:space="preserve">Available </w:t>
            </w:r>
            <w:r w:rsidR="002314A3" w:rsidRPr="002E5997">
              <w:rPr>
                <w:rFonts w:hint="eastAsia"/>
                <w:lang w:val="en-US"/>
              </w:rPr>
              <w:t>Functionalities</w:t>
            </w:r>
          </w:p>
        </w:tc>
        <w:tc>
          <w:tcPr>
            <w:tcW w:w="4868" w:type="dxa"/>
          </w:tcPr>
          <w:p w14:paraId="5F0C331A" w14:textId="5B5B0B62" w:rsidR="002314A3" w:rsidRPr="002E5997" w:rsidRDefault="003D0A93" w:rsidP="000E2829">
            <w:pPr>
              <w:jc w:val="center"/>
              <w:rPr>
                <w:lang w:val="en-US"/>
              </w:rPr>
            </w:pPr>
            <w:r w:rsidRPr="002E5997">
              <w:rPr>
                <w:rFonts w:hint="eastAsia"/>
                <w:lang w:val="en-US"/>
              </w:rPr>
              <w:t>UE</w:t>
            </w:r>
            <w:r w:rsidR="002314A3" w:rsidRPr="002E5997">
              <w:rPr>
                <w:rFonts w:hint="eastAsia"/>
                <w:lang w:val="en-US"/>
              </w:rPr>
              <w:t xml:space="preserve"> </w:t>
            </w:r>
            <w:r w:rsidR="002314A3" w:rsidRPr="002E5997">
              <w:rPr>
                <w:rFonts w:hint="eastAsia"/>
                <w:lang w:val="en-US"/>
              </w:rPr>
              <w:t>→</w:t>
            </w:r>
            <w:r w:rsidR="002314A3" w:rsidRPr="002E5997">
              <w:rPr>
                <w:rFonts w:hint="eastAsia"/>
                <w:lang w:val="en-US"/>
              </w:rPr>
              <w:t xml:space="preserve"> </w:t>
            </w:r>
            <w:r w:rsidRPr="002E5997">
              <w:rPr>
                <w:rFonts w:hint="eastAsia"/>
                <w:lang w:val="en-US"/>
              </w:rPr>
              <w:t>NW</w:t>
            </w:r>
          </w:p>
        </w:tc>
      </w:tr>
      <w:tr w:rsidR="002E5997" w:rsidRPr="002E5997" w14:paraId="66EB8ABB" w14:textId="77777777" w:rsidTr="000E2829">
        <w:tc>
          <w:tcPr>
            <w:tcW w:w="4868" w:type="dxa"/>
          </w:tcPr>
          <w:p w14:paraId="1C2F6B48" w14:textId="77777777" w:rsidR="002314A3" w:rsidRPr="002E5997" w:rsidRDefault="002314A3" w:rsidP="000E2829">
            <w:pPr>
              <w:jc w:val="center"/>
              <w:rPr>
                <w:lang w:val="en-US"/>
              </w:rPr>
            </w:pPr>
            <w:r w:rsidRPr="002E5997">
              <w:rPr>
                <w:rFonts w:hint="eastAsia"/>
                <w:lang w:val="en-US"/>
              </w:rPr>
              <w:t>Applicable Functionalities</w:t>
            </w:r>
          </w:p>
        </w:tc>
        <w:tc>
          <w:tcPr>
            <w:tcW w:w="4868" w:type="dxa"/>
          </w:tcPr>
          <w:p w14:paraId="62335909" w14:textId="622D260F" w:rsidR="002314A3" w:rsidRPr="002E5997" w:rsidRDefault="002314A3" w:rsidP="000E2829">
            <w:pPr>
              <w:jc w:val="center"/>
              <w:rPr>
                <w:lang w:val="en-US"/>
              </w:rPr>
            </w:pPr>
            <w:r w:rsidRPr="002E5997">
              <w:rPr>
                <w:rFonts w:hint="eastAsia"/>
                <w:lang w:val="en-US"/>
              </w:rPr>
              <w:t xml:space="preserve">UE </w:t>
            </w:r>
            <w:r w:rsidRPr="002E5997">
              <w:rPr>
                <w:rFonts w:hint="eastAsia"/>
                <w:lang w:val="en-US"/>
              </w:rPr>
              <w:t>→</w:t>
            </w:r>
            <w:r w:rsidRPr="002E5997">
              <w:rPr>
                <w:rFonts w:hint="eastAsia"/>
                <w:lang w:val="en-US"/>
              </w:rPr>
              <w:t xml:space="preserve"> NW</w:t>
            </w:r>
          </w:p>
        </w:tc>
      </w:tr>
      <w:tr w:rsidR="002E5997" w:rsidRPr="002E5997" w14:paraId="4D9FBB3E" w14:textId="77777777" w:rsidTr="000E2829">
        <w:tc>
          <w:tcPr>
            <w:tcW w:w="4868" w:type="dxa"/>
          </w:tcPr>
          <w:p w14:paraId="75360750" w14:textId="3729DC82" w:rsidR="002314A3" w:rsidRPr="002E5997" w:rsidRDefault="003D0A93" w:rsidP="000E2829">
            <w:pPr>
              <w:jc w:val="center"/>
              <w:rPr>
                <w:lang w:val="en-US"/>
              </w:rPr>
            </w:pPr>
            <w:r w:rsidRPr="002E5997">
              <w:rPr>
                <w:rFonts w:hint="eastAsia"/>
                <w:lang w:val="en-US"/>
              </w:rPr>
              <w:t>Configured Functionalities</w:t>
            </w:r>
          </w:p>
        </w:tc>
        <w:tc>
          <w:tcPr>
            <w:tcW w:w="4868" w:type="dxa"/>
          </w:tcPr>
          <w:p w14:paraId="34C39108" w14:textId="5D60FFCB" w:rsidR="002314A3" w:rsidRPr="002E5997" w:rsidRDefault="00FE26F5" w:rsidP="000E2829">
            <w:pPr>
              <w:jc w:val="center"/>
              <w:rPr>
                <w:lang w:val="en-US"/>
              </w:rPr>
            </w:pPr>
            <w:r w:rsidRPr="002E5997">
              <w:rPr>
                <w:rFonts w:hint="eastAsia"/>
                <w:lang w:val="en-US"/>
              </w:rPr>
              <w:t>NW</w:t>
            </w:r>
            <w:r w:rsidR="002314A3" w:rsidRPr="002E5997">
              <w:rPr>
                <w:rFonts w:hint="eastAsia"/>
                <w:lang w:val="en-US"/>
              </w:rPr>
              <w:t xml:space="preserve"> </w:t>
            </w:r>
            <w:r w:rsidR="002314A3" w:rsidRPr="002E5997">
              <w:rPr>
                <w:rFonts w:hint="eastAsia"/>
                <w:lang w:val="en-US"/>
              </w:rPr>
              <w:t>→</w:t>
            </w:r>
            <w:r w:rsidR="002314A3" w:rsidRPr="002E5997">
              <w:rPr>
                <w:rFonts w:hint="eastAsia"/>
                <w:lang w:val="en-US"/>
              </w:rPr>
              <w:t xml:space="preserve"> </w:t>
            </w:r>
            <w:r w:rsidRPr="002E5997">
              <w:rPr>
                <w:rFonts w:hint="eastAsia"/>
                <w:lang w:val="en-US"/>
              </w:rPr>
              <w:t>UE</w:t>
            </w:r>
          </w:p>
        </w:tc>
      </w:tr>
      <w:tr w:rsidR="002314A3" w:rsidRPr="002E5997" w14:paraId="71CC5862" w14:textId="77777777" w:rsidTr="000E2829">
        <w:tc>
          <w:tcPr>
            <w:tcW w:w="4868" w:type="dxa"/>
          </w:tcPr>
          <w:p w14:paraId="03DF237A" w14:textId="11073A23" w:rsidR="002314A3" w:rsidRPr="002E5997" w:rsidRDefault="003D0A93" w:rsidP="000E2829">
            <w:pPr>
              <w:jc w:val="center"/>
              <w:rPr>
                <w:lang w:val="en-US"/>
              </w:rPr>
            </w:pPr>
            <w:r w:rsidRPr="002E5997">
              <w:rPr>
                <w:lang w:val="en-US"/>
              </w:rPr>
              <w:t>Activate</w:t>
            </w:r>
            <w:r w:rsidR="00B72FAB" w:rsidRPr="002E5997">
              <w:rPr>
                <w:rFonts w:hint="eastAsia"/>
                <w:lang w:val="en-US"/>
              </w:rPr>
              <w:t>d</w:t>
            </w:r>
            <w:r w:rsidRPr="002E5997">
              <w:rPr>
                <w:lang w:val="en-US"/>
              </w:rPr>
              <w:t xml:space="preserve"> </w:t>
            </w:r>
            <w:r w:rsidR="00364DEB" w:rsidRPr="002E5997">
              <w:rPr>
                <w:rFonts w:hint="eastAsia"/>
                <w:lang w:val="en-US"/>
              </w:rPr>
              <w:t>F</w:t>
            </w:r>
            <w:r w:rsidRPr="002E5997">
              <w:rPr>
                <w:lang w:val="en-US"/>
              </w:rPr>
              <w:t>unctionalities</w:t>
            </w:r>
          </w:p>
        </w:tc>
        <w:tc>
          <w:tcPr>
            <w:tcW w:w="4868" w:type="dxa"/>
          </w:tcPr>
          <w:p w14:paraId="2260ACA7" w14:textId="0D1887E4" w:rsidR="003D0A93" w:rsidRPr="002E5997" w:rsidRDefault="00364DEB" w:rsidP="003D0A93">
            <w:pPr>
              <w:jc w:val="center"/>
              <w:rPr>
                <w:lang w:val="en-US"/>
              </w:rPr>
            </w:pPr>
            <w:r w:rsidRPr="002E5997">
              <w:rPr>
                <w:rFonts w:hint="eastAsia"/>
                <w:lang w:val="en-US"/>
              </w:rPr>
              <w:t>NW</w:t>
            </w:r>
            <w:r w:rsidR="002314A3" w:rsidRPr="002E5997">
              <w:rPr>
                <w:rFonts w:hint="eastAsia"/>
                <w:lang w:val="en-US"/>
              </w:rPr>
              <w:t xml:space="preserve"> </w:t>
            </w:r>
            <w:r w:rsidR="002314A3" w:rsidRPr="002E5997">
              <w:rPr>
                <w:rFonts w:hint="eastAsia"/>
                <w:lang w:val="en-US"/>
              </w:rPr>
              <w:t>→</w:t>
            </w:r>
            <w:r w:rsidR="002314A3" w:rsidRPr="002E5997">
              <w:rPr>
                <w:rFonts w:hint="eastAsia"/>
                <w:lang w:val="en-US"/>
              </w:rPr>
              <w:t xml:space="preserve"> </w:t>
            </w:r>
            <w:r w:rsidRPr="002E5997">
              <w:rPr>
                <w:rFonts w:hint="eastAsia"/>
                <w:lang w:val="en-US"/>
              </w:rPr>
              <w:t>UE</w:t>
            </w:r>
          </w:p>
        </w:tc>
      </w:tr>
    </w:tbl>
    <w:p w14:paraId="479AF26C" w14:textId="7D120548" w:rsidR="005D6C67" w:rsidRPr="002E5997" w:rsidRDefault="005D6C67" w:rsidP="005D6C67">
      <w:pPr>
        <w:rPr>
          <w:lang w:val="en-US"/>
        </w:rPr>
      </w:pPr>
    </w:p>
    <w:p w14:paraId="6E485293" w14:textId="513D43DF" w:rsidR="002314A3" w:rsidRPr="002E5997" w:rsidRDefault="00367E22" w:rsidP="00367E22">
      <w:pPr>
        <w:pStyle w:val="Proposal"/>
        <w:rPr>
          <w:lang w:val="en-US"/>
        </w:rPr>
      </w:pPr>
      <w:bookmarkStart w:id="3" w:name="_Toc178926071"/>
      <w:r w:rsidRPr="002E5997">
        <w:rPr>
          <w:lang w:val="en-US"/>
        </w:rPr>
        <w:t xml:space="preserve">RAN2 should </w:t>
      </w:r>
      <w:r w:rsidRPr="002E5997">
        <w:rPr>
          <w:rFonts w:hint="eastAsia"/>
          <w:lang w:val="en-US"/>
        </w:rPr>
        <w:t xml:space="preserve">agree to </w:t>
      </w:r>
      <w:r w:rsidRPr="002E5997">
        <w:rPr>
          <w:lang w:val="en-US"/>
        </w:rPr>
        <w:t>use Table 1 as the baseline for the signal</w:t>
      </w:r>
      <w:r w:rsidRPr="002E5997">
        <w:rPr>
          <w:rFonts w:hint="eastAsia"/>
          <w:lang w:val="en-US"/>
        </w:rPr>
        <w:t>l</w:t>
      </w:r>
      <w:r w:rsidRPr="002E5997">
        <w:rPr>
          <w:lang w:val="en-US"/>
        </w:rPr>
        <w:t>ing directions of the five different functionalities</w:t>
      </w:r>
      <w:r w:rsidR="002F1F36" w:rsidRPr="002E5997">
        <w:rPr>
          <w:rFonts w:hint="eastAsia"/>
          <w:lang w:val="en-US"/>
        </w:rPr>
        <w:t xml:space="preserve"> con</w:t>
      </w:r>
      <w:r w:rsidR="00D23E4E" w:rsidRPr="002E5997">
        <w:rPr>
          <w:rFonts w:hint="eastAsia"/>
          <w:lang w:val="en-US"/>
        </w:rPr>
        <w:t>ditions</w:t>
      </w:r>
      <w:r w:rsidRPr="002E5997">
        <w:rPr>
          <w:lang w:val="en-US"/>
        </w:rPr>
        <w:t>.</w:t>
      </w:r>
      <w:bookmarkEnd w:id="3"/>
    </w:p>
    <w:p w14:paraId="3A8BF77F" w14:textId="77777777" w:rsidR="005D6C67" w:rsidRPr="002E5997" w:rsidRDefault="005D6C67" w:rsidP="00DA5031">
      <w:pPr>
        <w:rPr>
          <w:lang w:val="en-US"/>
        </w:rPr>
      </w:pPr>
    </w:p>
    <w:p w14:paraId="53E62B5D" w14:textId="79442D1F" w:rsidR="00AA6574" w:rsidRPr="002E5997" w:rsidRDefault="00AA1B35" w:rsidP="004922ED">
      <w:pPr>
        <w:pStyle w:val="31"/>
        <w:rPr>
          <w:lang w:val="en-US"/>
        </w:rPr>
      </w:pPr>
      <w:r w:rsidRPr="002E5997">
        <w:rPr>
          <w:lang w:val="en-US"/>
        </w:rPr>
        <w:t>Applicable functionalities</w:t>
      </w:r>
    </w:p>
    <w:p w14:paraId="7C985489" w14:textId="1D84C35F" w:rsidR="003D6ABE" w:rsidRPr="002E5997" w:rsidRDefault="003D6ABE" w:rsidP="003D6ABE">
      <w:pPr>
        <w:rPr>
          <w:lang w:val="en-US"/>
        </w:rPr>
      </w:pPr>
      <w:r w:rsidRPr="002E5997">
        <w:rPr>
          <w:lang w:val="en-US"/>
        </w:rPr>
        <w:t xml:space="preserve">The rapporteur reached the following conclusion </w:t>
      </w:r>
      <w:r w:rsidR="005101F5" w:rsidRPr="002E5997">
        <w:rPr>
          <w:lang w:val="en-US"/>
        </w:rPr>
        <w:t>in</w:t>
      </w:r>
      <w:r w:rsidRPr="002E5997">
        <w:rPr>
          <w:lang w:val="en-US"/>
        </w:rPr>
        <w:t xml:space="preserve"> the email discussion.</w:t>
      </w:r>
    </w:p>
    <w:tbl>
      <w:tblPr>
        <w:tblStyle w:val="af2"/>
        <w:tblW w:w="0" w:type="auto"/>
        <w:tblLook w:val="04A0" w:firstRow="1" w:lastRow="0" w:firstColumn="1" w:lastColumn="0" w:noHBand="0" w:noVBand="1"/>
      </w:tblPr>
      <w:tblGrid>
        <w:gridCol w:w="9736"/>
      </w:tblGrid>
      <w:tr w:rsidR="003D3E63" w:rsidRPr="002E5997" w14:paraId="2D95EC96" w14:textId="77777777" w:rsidTr="003D3E63">
        <w:tc>
          <w:tcPr>
            <w:tcW w:w="9736" w:type="dxa"/>
          </w:tcPr>
          <w:p w14:paraId="466F0EC1" w14:textId="1B44B3A0" w:rsidR="003D3E63" w:rsidRPr="002E5997" w:rsidRDefault="00CB26ED" w:rsidP="00281B7E">
            <w:pPr>
              <w:rPr>
                <w:lang w:val="en-US"/>
              </w:rPr>
            </w:pPr>
            <w:r w:rsidRPr="002E5997">
              <w:rPr>
                <w:lang w:val="en-US"/>
              </w:rPr>
              <w:t>Proposal 4: RAN2 discuss further relationship between configured functionalities and applicable functionalities as a part of discussion on the need of defining configured functionalities.</w:t>
            </w:r>
          </w:p>
        </w:tc>
      </w:tr>
    </w:tbl>
    <w:p w14:paraId="04B3020A" w14:textId="77777777" w:rsidR="003D3E63" w:rsidRPr="002E5997" w:rsidRDefault="003D3E63" w:rsidP="00281B7E">
      <w:pPr>
        <w:rPr>
          <w:lang w:val="en-US"/>
        </w:rPr>
      </w:pPr>
    </w:p>
    <w:p w14:paraId="61378D40" w14:textId="7CD5724D" w:rsidR="00CB26ED" w:rsidRPr="002E5997" w:rsidRDefault="003D6ABE" w:rsidP="00281B7E">
      <w:pPr>
        <w:rPr>
          <w:lang w:val="en-US"/>
        </w:rPr>
      </w:pPr>
      <w:r w:rsidRPr="002E5997">
        <w:rPr>
          <w:lang w:val="en-US"/>
        </w:rPr>
        <w:t>Furthermore, the rapporteur has provided the following summary and conclusions regarding this matter.</w:t>
      </w:r>
    </w:p>
    <w:tbl>
      <w:tblPr>
        <w:tblStyle w:val="af2"/>
        <w:tblW w:w="0" w:type="auto"/>
        <w:tblLook w:val="04A0" w:firstRow="1" w:lastRow="0" w:firstColumn="1" w:lastColumn="0" w:noHBand="0" w:noVBand="1"/>
      </w:tblPr>
      <w:tblGrid>
        <w:gridCol w:w="9736"/>
      </w:tblGrid>
      <w:tr w:rsidR="003D6ABE" w:rsidRPr="002E5997" w14:paraId="4D920B3E" w14:textId="77777777" w:rsidTr="00CB26ED">
        <w:tc>
          <w:tcPr>
            <w:tcW w:w="9736" w:type="dxa"/>
          </w:tcPr>
          <w:p w14:paraId="39645EB3" w14:textId="77777777" w:rsidR="00FE5406" w:rsidRPr="002E5997" w:rsidRDefault="00FE5406" w:rsidP="00FE5406">
            <w:pPr>
              <w:rPr>
                <w:lang w:eastAsia="en-US"/>
              </w:rPr>
            </w:pPr>
            <w:r w:rsidRPr="002E5997">
              <w:rPr>
                <w:lang w:eastAsia="en-US"/>
              </w:rPr>
              <w:t xml:space="preserve">Summary from Q5 discussion: </w:t>
            </w:r>
          </w:p>
          <w:p w14:paraId="5A91BEC9" w14:textId="77777777" w:rsidR="00FE5406" w:rsidRPr="002E5997" w:rsidRDefault="00FE5406" w:rsidP="00FE5406">
            <w:pPr>
              <w:pStyle w:val="a"/>
              <w:numPr>
                <w:ilvl w:val="0"/>
                <w:numId w:val="46"/>
              </w:numPr>
              <w:autoSpaceDE/>
              <w:autoSpaceDN/>
              <w:spacing w:afterLines="0" w:after="0" w:line="240" w:lineRule="auto"/>
              <w:contextualSpacing/>
              <w:jc w:val="left"/>
              <w:rPr>
                <w:lang w:val="en-GB" w:eastAsia="en-US"/>
              </w:rPr>
            </w:pPr>
            <w:r w:rsidRPr="002E5997">
              <w:rPr>
                <w:lang w:val="en-GB" w:eastAsia="en-US"/>
              </w:rPr>
              <w:t xml:space="preserve">Companies have diverged view on relationship between configured functionalities and applicable functionalities. </w:t>
            </w:r>
          </w:p>
          <w:p w14:paraId="245102FB" w14:textId="77777777" w:rsidR="00FE5406" w:rsidRPr="002E5997" w:rsidRDefault="00FE5406" w:rsidP="00FE5406">
            <w:pPr>
              <w:pStyle w:val="a"/>
              <w:numPr>
                <w:ilvl w:val="1"/>
                <w:numId w:val="46"/>
              </w:numPr>
              <w:autoSpaceDE/>
              <w:autoSpaceDN/>
              <w:spacing w:afterLines="0" w:after="0" w:line="240" w:lineRule="auto"/>
              <w:contextualSpacing/>
              <w:jc w:val="left"/>
              <w:rPr>
                <w:lang w:val="en-GB" w:eastAsia="en-US"/>
              </w:rPr>
            </w:pPr>
            <w:r w:rsidRPr="002E5997">
              <w:rPr>
                <w:lang w:val="en-GB" w:eastAsia="en-US"/>
              </w:rPr>
              <w:t xml:space="preserve">View 1:  configured functionalities may or may not be applicable. </w:t>
            </w:r>
          </w:p>
          <w:p w14:paraId="52EC287B" w14:textId="77777777" w:rsidR="00FE5406" w:rsidRPr="002E5997" w:rsidRDefault="00FE5406" w:rsidP="00FE5406">
            <w:pPr>
              <w:pStyle w:val="a"/>
              <w:numPr>
                <w:ilvl w:val="1"/>
                <w:numId w:val="46"/>
              </w:numPr>
              <w:autoSpaceDE/>
              <w:autoSpaceDN/>
              <w:spacing w:afterLines="0" w:after="0" w:line="240" w:lineRule="auto"/>
              <w:contextualSpacing/>
              <w:jc w:val="left"/>
              <w:rPr>
                <w:lang w:val="en-GB" w:eastAsia="en-US"/>
              </w:rPr>
            </w:pPr>
            <w:r w:rsidRPr="002E5997">
              <w:rPr>
                <w:lang w:val="en-GB" w:eastAsia="en-US"/>
              </w:rPr>
              <w:t xml:space="preserve">View 2:  configured functionalities are always applicable because NW should configure functionalities within applicable functionalities. </w:t>
            </w:r>
          </w:p>
          <w:p w14:paraId="555F8C31" w14:textId="43A3B512" w:rsidR="00CB26ED" w:rsidRPr="002E5997" w:rsidRDefault="00FE5406" w:rsidP="00281B7E">
            <w:pPr>
              <w:pStyle w:val="a"/>
              <w:numPr>
                <w:ilvl w:val="1"/>
                <w:numId w:val="46"/>
              </w:numPr>
              <w:autoSpaceDE/>
              <w:autoSpaceDN/>
              <w:spacing w:afterLines="0" w:after="0" w:line="240" w:lineRule="auto"/>
              <w:contextualSpacing/>
              <w:jc w:val="left"/>
              <w:rPr>
                <w:lang w:val="en-GB" w:eastAsia="en-US"/>
              </w:rPr>
            </w:pPr>
            <w:r w:rsidRPr="002E5997">
              <w:rPr>
                <w:lang w:val="en-GB" w:eastAsia="en-US"/>
              </w:rPr>
              <w:t xml:space="preserve">View 3:  no definition of configured functionalities. Therefore, no need to discuss. </w:t>
            </w:r>
          </w:p>
        </w:tc>
      </w:tr>
    </w:tbl>
    <w:p w14:paraId="0F8EB7BF" w14:textId="77777777" w:rsidR="00CB26ED" w:rsidRPr="002E5997" w:rsidRDefault="00CB26ED" w:rsidP="00281B7E">
      <w:pPr>
        <w:rPr>
          <w:lang w:val="en-US"/>
        </w:rPr>
      </w:pPr>
    </w:p>
    <w:p w14:paraId="145C3818" w14:textId="1ED15407" w:rsidR="00FE5406" w:rsidRPr="002E5997" w:rsidRDefault="006069E4" w:rsidP="00281B7E">
      <w:pPr>
        <w:rPr>
          <w:lang w:val="en-US"/>
        </w:rPr>
      </w:pPr>
      <w:r w:rsidRPr="002E5997">
        <w:rPr>
          <w:lang w:val="en-US"/>
        </w:rPr>
        <w:t xml:space="preserve">In Proposal 2, </w:t>
      </w:r>
      <w:r w:rsidR="00F87F6B" w:rsidRPr="002E5997">
        <w:rPr>
          <w:lang w:val="en-US"/>
        </w:rPr>
        <w:t xml:space="preserve">it is </w:t>
      </w:r>
      <w:r w:rsidRPr="002E5997">
        <w:rPr>
          <w:lang w:val="en-US"/>
        </w:rPr>
        <w:t xml:space="preserve">stated that the activation of AI/ML functionalities can only be </w:t>
      </w:r>
      <w:r w:rsidR="00F117B6" w:rsidRPr="002E5997">
        <w:rPr>
          <w:lang w:val="en-US"/>
        </w:rPr>
        <w:t xml:space="preserve">performed </w:t>
      </w:r>
      <w:r w:rsidRPr="002E5997">
        <w:rPr>
          <w:lang w:val="en-US"/>
        </w:rPr>
        <w:t xml:space="preserve">if they are configured functionalities. Therefore, we </w:t>
      </w:r>
      <w:r w:rsidRPr="002E5997">
        <w:rPr>
          <w:rFonts w:hint="eastAsia"/>
          <w:lang w:val="en-US"/>
        </w:rPr>
        <w:t>support</w:t>
      </w:r>
      <w:r w:rsidRPr="002E5997">
        <w:rPr>
          <w:lang w:val="en-US"/>
        </w:rPr>
        <w:t xml:space="preserve"> View 2</w:t>
      </w:r>
      <w:r w:rsidR="00F117B6" w:rsidRPr="002E5997">
        <w:rPr>
          <w:lang w:val="en-US"/>
        </w:rPr>
        <w:t xml:space="preserve"> above</w:t>
      </w:r>
      <w:r w:rsidRPr="002E5997">
        <w:rPr>
          <w:lang w:val="en-US"/>
        </w:rPr>
        <w:t>.</w:t>
      </w:r>
      <w:r w:rsidR="00A14334" w:rsidRPr="002E5997">
        <w:rPr>
          <w:rFonts w:hint="eastAsia"/>
          <w:lang w:val="en-US"/>
        </w:rPr>
        <w:t xml:space="preserve"> In this case, we think </w:t>
      </w:r>
      <w:r w:rsidR="00A14334" w:rsidRPr="002E5997">
        <w:rPr>
          <w:lang w:val="en-US"/>
        </w:rPr>
        <w:t>that</w:t>
      </w:r>
      <w:r w:rsidR="00A14334" w:rsidRPr="002E5997">
        <w:rPr>
          <w:rFonts w:hint="eastAsia"/>
          <w:lang w:val="en-US"/>
        </w:rPr>
        <w:t xml:space="preserve"> </w:t>
      </w:r>
      <w:r w:rsidR="00BB4775" w:rsidRPr="002E5997">
        <w:rPr>
          <w:rFonts w:hint="eastAsia"/>
          <w:lang w:val="en-US"/>
        </w:rPr>
        <w:t>the NW can proceed to activate AI/ML when it is deemed configured.</w:t>
      </w:r>
    </w:p>
    <w:p w14:paraId="0253E62A" w14:textId="77777777" w:rsidR="006069E4" w:rsidRPr="002E5997" w:rsidRDefault="006069E4" w:rsidP="00281B7E">
      <w:pPr>
        <w:rPr>
          <w:lang w:val="en-US"/>
        </w:rPr>
      </w:pPr>
    </w:p>
    <w:p w14:paraId="33FC8FDD" w14:textId="1E9FD557" w:rsidR="00FE5406" w:rsidRPr="002E5997" w:rsidRDefault="00E11282" w:rsidP="00E11282">
      <w:pPr>
        <w:pStyle w:val="Proposal"/>
        <w:rPr>
          <w:lang w:val="en-US"/>
        </w:rPr>
      </w:pPr>
      <w:bookmarkStart w:id="4" w:name="_Toc178926072"/>
      <w:r w:rsidRPr="002E5997">
        <w:rPr>
          <w:rFonts w:hint="eastAsia"/>
          <w:lang w:val="en-US"/>
        </w:rPr>
        <w:t xml:space="preserve">RAN2 should agree that </w:t>
      </w:r>
      <w:r w:rsidRPr="002E5997">
        <w:rPr>
          <w:lang w:val="en-US"/>
        </w:rPr>
        <w:t>configured functionalities are always applicable</w:t>
      </w:r>
      <w:r w:rsidRPr="002E5997">
        <w:rPr>
          <w:rFonts w:hint="eastAsia"/>
          <w:lang w:val="en-US"/>
        </w:rPr>
        <w:t>.</w:t>
      </w:r>
      <w:bookmarkEnd w:id="4"/>
    </w:p>
    <w:p w14:paraId="72124F31" w14:textId="77777777" w:rsidR="005D5CEB" w:rsidRPr="002E5997" w:rsidRDefault="005D5CEB" w:rsidP="00281B7E">
      <w:pPr>
        <w:rPr>
          <w:lang w:val="en-US"/>
        </w:rPr>
      </w:pPr>
    </w:p>
    <w:p w14:paraId="6217E644" w14:textId="6DB3C60C" w:rsidR="00AA6574" w:rsidRPr="002E5997" w:rsidRDefault="00BD22F0" w:rsidP="004922ED">
      <w:pPr>
        <w:pStyle w:val="31"/>
        <w:rPr>
          <w:lang w:val="en-US" w:eastAsia="ja-JP"/>
        </w:rPr>
      </w:pPr>
      <w:r w:rsidRPr="002E5997">
        <w:rPr>
          <w:rFonts w:hint="eastAsia"/>
          <w:lang w:val="en-US" w:eastAsia="ja-JP"/>
        </w:rPr>
        <w:lastRenderedPageBreak/>
        <w:t>Available Functionalities</w:t>
      </w:r>
    </w:p>
    <w:p w14:paraId="44AEF671" w14:textId="544AE796" w:rsidR="00DE0FF9" w:rsidRPr="002E5997" w:rsidRDefault="00DE0FF9" w:rsidP="00DE0FF9">
      <w:pPr>
        <w:rPr>
          <w:lang w:val="en-US"/>
        </w:rPr>
      </w:pPr>
      <w:r w:rsidRPr="002E5997">
        <w:rPr>
          <w:lang w:val="en-US"/>
        </w:rPr>
        <w:t xml:space="preserve">The rapporteur reached the following conclusion </w:t>
      </w:r>
      <w:r w:rsidR="00223869" w:rsidRPr="002E5997">
        <w:rPr>
          <w:lang w:val="en-US"/>
        </w:rPr>
        <w:t>in</w:t>
      </w:r>
      <w:r w:rsidRPr="002E5997">
        <w:rPr>
          <w:lang w:val="en-US"/>
        </w:rPr>
        <w:t xml:space="preserve"> the email discussion.</w:t>
      </w:r>
    </w:p>
    <w:tbl>
      <w:tblPr>
        <w:tblStyle w:val="af2"/>
        <w:tblW w:w="0" w:type="auto"/>
        <w:tblLook w:val="04A0" w:firstRow="1" w:lastRow="0" w:firstColumn="1" w:lastColumn="0" w:noHBand="0" w:noVBand="1"/>
      </w:tblPr>
      <w:tblGrid>
        <w:gridCol w:w="9736"/>
      </w:tblGrid>
      <w:tr w:rsidR="00614C8D" w:rsidRPr="002E5997" w14:paraId="2E83291F" w14:textId="77777777" w:rsidTr="00614C8D">
        <w:tc>
          <w:tcPr>
            <w:tcW w:w="9736" w:type="dxa"/>
          </w:tcPr>
          <w:p w14:paraId="4214AED0" w14:textId="216D1229" w:rsidR="00614C8D" w:rsidRPr="002E5997" w:rsidRDefault="00614C8D" w:rsidP="008157B4">
            <w:pPr>
              <w:rPr>
                <w:lang w:val="en-US"/>
              </w:rPr>
            </w:pPr>
            <w:r w:rsidRPr="002E5997">
              <w:rPr>
                <w:lang w:val="en-US"/>
              </w:rPr>
              <w:t>Proposal 6: RAN2 discuss further on the need of defining available functionalities separately from applicable functionalities.</w:t>
            </w:r>
          </w:p>
        </w:tc>
      </w:tr>
    </w:tbl>
    <w:p w14:paraId="41CF0C7A" w14:textId="77777777" w:rsidR="008157B4" w:rsidRPr="002E5997" w:rsidRDefault="008157B4" w:rsidP="008157B4">
      <w:pPr>
        <w:rPr>
          <w:lang w:val="en-US"/>
        </w:rPr>
      </w:pPr>
    </w:p>
    <w:p w14:paraId="60781C62" w14:textId="2B235A65" w:rsidR="00154206" w:rsidRPr="002E5997" w:rsidRDefault="00DE0FF9" w:rsidP="008157B4">
      <w:pPr>
        <w:rPr>
          <w:lang w:val="en-US"/>
        </w:rPr>
      </w:pPr>
      <w:r w:rsidRPr="002E5997">
        <w:rPr>
          <w:lang w:val="en-US"/>
        </w:rPr>
        <w:t>Regarding available functionalities, the rapporteur has also provided the following summary.</w:t>
      </w:r>
    </w:p>
    <w:tbl>
      <w:tblPr>
        <w:tblStyle w:val="af2"/>
        <w:tblW w:w="0" w:type="auto"/>
        <w:tblLook w:val="04A0" w:firstRow="1" w:lastRow="0" w:firstColumn="1" w:lastColumn="0" w:noHBand="0" w:noVBand="1"/>
      </w:tblPr>
      <w:tblGrid>
        <w:gridCol w:w="9736"/>
      </w:tblGrid>
      <w:tr w:rsidR="00DE0FF9" w:rsidRPr="002E5997" w14:paraId="24D7898C" w14:textId="77777777" w:rsidTr="00154206">
        <w:tc>
          <w:tcPr>
            <w:tcW w:w="9736" w:type="dxa"/>
          </w:tcPr>
          <w:p w14:paraId="338CB184" w14:textId="77777777" w:rsidR="00154206" w:rsidRPr="002E5997" w:rsidRDefault="00154206" w:rsidP="00154206">
            <w:pPr>
              <w:pStyle w:val="a"/>
              <w:numPr>
                <w:ilvl w:val="0"/>
                <w:numId w:val="47"/>
              </w:numPr>
              <w:autoSpaceDE/>
              <w:autoSpaceDN/>
              <w:spacing w:afterLines="0" w:after="0" w:line="240" w:lineRule="auto"/>
              <w:contextualSpacing/>
              <w:jc w:val="left"/>
              <w:rPr>
                <w:lang w:val="en-GB" w:eastAsia="en-US"/>
              </w:rPr>
            </w:pPr>
            <w:r w:rsidRPr="002E5997">
              <w:rPr>
                <w:lang w:val="en-GB" w:eastAsia="en-US"/>
              </w:rPr>
              <w:t>Companies have quite diverged view on defining available functionalities separately from applicable functionalities.</w:t>
            </w:r>
          </w:p>
          <w:p w14:paraId="3782D3BE" w14:textId="77777777" w:rsidR="00154206" w:rsidRPr="002E5997" w:rsidRDefault="00154206" w:rsidP="00154206">
            <w:pPr>
              <w:pStyle w:val="a"/>
              <w:numPr>
                <w:ilvl w:val="1"/>
                <w:numId w:val="47"/>
              </w:numPr>
              <w:autoSpaceDE/>
              <w:autoSpaceDN/>
              <w:spacing w:afterLines="0" w:after="0" w:line="240" w:lineRule="auto"/>
              <w:contextualSpacing/>
              <w:jc w:val="left"/>
              <w:rPr>
                <w:lang w:val="en-GB" w:eastAsia="en-US"/>
              </w:rPr>
            </w:pPr>
            <w:r w:rsidRPr="002E5997">
              <w:rPr>
                <w:lang w:val="en-GB" w:eastAsia="en-US"/>
              </w:rPr>
              <w:t xml:space="preserve">Separate definition: </w:t>
            </w:r>
          </w:p>
          <w:p w14:paraId="3102021B" w14:textId="77777777" w:rsidR="00154206" w:rsidRPr="002E5997" w:rsidRDefault="00154206" w:rsidP="00154206">
            <w:pPr>
              <w:pStyle w:val="a"/>
              <w:numPr>
                <w:ilvl w:val="2"/>
                <w:numId w:val="47"/>
              </w:numPr>
              <w:autoSpaceDE/>
              <w:autoSpaceDN/>
              <w:spacing w:afterLines="0" w:after="0" w:line="240" w:lineRule="auto"/>
              <w:contextualSpacing/>
              <w:jc w:val="left"/>
              <w:rPr>
                <w:lang w:val="en-GB" w:eastAsia="en-US"/>
              </w:rPr>
            </w:pPr>
            <w:r w:rsidRPr="002E5997">
              <w:rPr>
                <w:lang w:val="en-GB" w:eastAsia="en-US"/>
              </w:rPr>
              <w:t xml:space="preserve">available functionalities are the super set of applicable functionalities e.g. due to NW sided additional conditions. </w:t>
            </w:r>
          </w:p>
          <w:p w14:paraId="351796BB" w14:textId="77777777" w:rsidR="00154206" w:rsidRPr="002E5997" w:rsidRDefault="00154206" w:rsidP="00154206">
            <w:pPr>
              <w:pStyle w:val="a"/>
              <w:numPr>
                <w:ilvl w:val="2"/>
                <w:numId w:val="47"/>
              </w:numPr>
              <w:autoSpaceDE/>
              <w:autoSpaceDN/>
              <w:spacing w:afterLines="0" w:after="0" w:line="240" w:lineRule="auto"/>
              <w:contextualSpacing/>
              <w:jc w:val="left"/>
              <w:rPr>
                <w:lang w:val="en-GB" w:eastAsia="en-US"/>
              </w:rPr>
            </w:pPr>
            <w:r w:rsidRPr="002E5997">
              <w:rPr>
                <w:lang w:val="en-GB" w:eastAsia="en-US"/>
              </w:rPr>
              <w:t xml:space="preserve">As a starting point, we could have two different definitions to discuss further details between UE and NW. </w:t>
            </w:r>
          </w:p>
          <w:p w14:paraId="64FE645D" w14:textId="77777777" w:rsidR="00154206" w:rsidRPr="002E5997" w:rsidRDefault="00154206" w:rsidP="00154206">
            <w:pPr>
              <w:pStyle w:val="a"/>
              <w:numPr>
                <w:ilvl w:val="1"/>
                <w:numId w:val="47"/>
              </w:numPr>
              <w:autoSpaceDE/>
              <w:autoSpaceDN/>
              <w:spacing w:afterLines="0" w:after="0" w:line="240" w:lineRule="auto"/>
              <w:contextualSpacing/>
              <w:jc w:val="left"/>
              <w:rPr>
                <w:lang w:val="en-GB" w:eastAsia="en-US"/>
              </w:rPr>
            </w:pPr>
            <w:r w:rsidRPr="002E5997">
              <w:rPr>
                <w:lang w:val="en-GB" w:eastAsia="en-US"/>
              </w:rPr>
              <w:t>Not to define available functionalities</w:t>
            </w:r>
          </w:p>
          <w:p w14:paraId="0E5D3B39" w14:textId="77777777" w:rsidR="00154206" w:rsidRPr="002E5997" w:rsidRDefault="00154206" w:rsidP="00154206">
            <w:pPr>
              <w:pStyle w:val="a"/>
              <w:numPr>
                <w:ilvl w:val="2"/>
                <w:numId w:val="47"/>
              </w:numPr>
              <w:autoSpaceDE/>
              <w:autoSpaceDN/>
              <w:spacing w:afterLines="0" w:after="0" w:line="240" w:lineRule="auto"/>
              <w:contextualSpacing/>
              <w:jc w:val="left"/>
              <w:rPr>
                <w:lang w:val="en-GB" w:eastAsia="en-US"/>
              </w:rPr>
            </w:pPr>
            <w:r w:rsidRPr="002E5997">
              <w:rPr>
                <w:lang w:val="en-GB" w:eastAsia="en-US"/>
              </w:rPr>
              <w:t xml:space="preserve">Applicability already imply that it has at least one available model. </w:t>
            </w:r>
          </w:p>
          <w:p w14:paraId="29B5C1B7" w14:textId="77777777" w:rsidR="00154206" w:rsidRPr="002E5997" w:rsidRDefault="00154206" w:rsidP="00154206">
            <w:pPr>
              <w:pStyle w:val="a"/>
              <w:numPr>
                <w:ilvl w:val="2"/>
                <w:numId w:val="47"/>
              </w:numPr>
              <w:autoSpaceDE/>
              <w:autoSpaceDN/>
              <w:spacing w:afterLines="0" w:after="0" w:line="240" w:lineRule="auto"/>
              <w:contextualSpacing/>
              <w:jc w:val="left"/>
              <w:rPr>
                <w:lang w:val="en-GB" w:eastAsia="en-US"/>
              </w:rPr>
            </w:pPr>
            <w:r w:rsidRPr="002E5997">
              <w:rPr>
                <w:lang w:val="en-GB" w:eastAsia="en-US"/>
              </w:rPr>
              <w:t xml:space="preserve">Applicability is determined by UE i.e. applicability should not be defined from NW point of view only. </w:t>
            </w:r>
          </w:p>
          <w:p w14:paraId="40AF6C38" w14:textId="69962AF5" w:rsidR="00154206" w:rsidRPr="002E5997" w:rsidRDefault="00154206" w:rsidP="008157B4">
            <w:pPr>
              <w:pStyle w:val="a"/>
              <w:numPr>
                <w:ilvl w:val="2"/>
                <w:numId w:val="47"/>
              </w:numPr>
              <w:autoSpaceDE/>
              <w:autoSpaceDN/>
              <w:spacing w:afterLines="0" w:after="0" w:line="240" w:lineRule="auto"/>
              <w:contextualSpacing/>
              <w:jc w:val="left"/>
              <w:rPr>
                <w:lang w:val="en-GB" w:eastAsia="en-US"/>
              </w:rPr>
            </w:pPr>
            <w:r w:rsidRPr="002E5997">
              <w:rPr>
                <w:lang w:val="en-GB" w:eastAsia="en-US"/>
              </w:rPr>
              <w:t xml:space="preserve">Need further discussion about specific cases and relationship between applicability and availability especially the case where there is no applicable functionality despite having available models. </w:t>
            </w:r>
          </w:p>
        </w:tc>
      </w:tr>
    </w:tbl>
    <w:p w14:paraId="2269CE33" w14:textId="77777777" w:rsidR="00154206" w:rsidRPr="002E5997" w:rsidRDefault="00154206" w:rsidP="008157B4">
      <w:pPr>
        <w:rPr>
          <w:lang w:val="en-US"/>
        </w:rPr>
      </w:pPr>
    </w:p>
    <w:p w14:paraId="50711457" w14:textId="229611A2" w:rsidR="009D42C1" w:rsidRPr="002E5997" w:rsidRDefault="009D42C1" w:rsidP="009D42C1">
      <w:pPr>
        <w:rPr>
          <w:lang w:val="en-US"/>
        </w:rPr>
      </w:pPr>
      <w:r w:rsidRPr="002E5997">
        <w:rPr>
          <w:lang w:val="en-US"/>
        </w:rPr>
        <w:t xml:space="preserve">First, we consider that </w:t>
      </w:r>
      <w:r w:rsidRPr="002E5997">
        <w:rPr>
          <w:rFonts w:hint="eastAsia"/>
          <w:lang w:val="en-US"/>
        </w:rPr>
        <w:t>A</w:t>
      </w:r>
      <w:r w:rsidRPr="002E5997">
        <w:rPr>
          <w:lang w:val="en-US"/>
        </w:rPr>
        <w:t>pplicable functionalities are to be set as ‘applicable or no</w:t>
      </w:r>
      <w:r w:rsidR="00883581" w:rsidRPr="002E5997">
        <w:rPr>
          <w:rFonts w:hint="eastAsia"/>
          <w:lang w:val="en-US"/>
        </w:rPr>
        <w:t xml:space="preserve">t </w:t>
      </w:r>
      <w:r w:rsidRPr="002E5997">
        <w:rPr>
          <w:lang w:val="en-US"/>
        </w:rPr>
        <w:t xml:space="preserve">applicable’, and </w:t>
      </w:r>
      <w:r w:rsidRPr="002E5997">
        <w:rPr>
          <w:rFonts w:hint="eastAsia"/>
          <w:lang w:val="en-US"/>
        </w:rPr>
        <w:t>A</w:t>
      </w:r>
      <w:r w:rsidRPr="002E5997">
        <w:rPr>
          <w:lang w:val="en-US"/>
        </w:rPr>
        <w:t>vailable functionalities are to be set as ‘available or unavailable’.</w:t>
      </w:r>
      <w:r w:rsidR="005268D7" w:rsidRPr="002E5997">
        <w:rPr>
          <w:rFonts w:hint="eastAsia"/>
          <w:lang w:val="en-US"/>
        </w:rPr>
        <w:t xml:space="preserve"> </w:t>
      </w:r>
      <w:r w:rsidR="005268D7" w:rsidRPr="002E5997">
        <w:rPr>
          <w:lang w:val="en-US"/>
        </w:rPr>
        <w:t xml:space="preserve">Furthermore, 'applicable/not applicable' and 'available/unavailable' should be </w:t>
      </w:r>
      <w:r w:rsidR="006D7CC5" w:rsidRPr="002E5997">
        <w:rPr>
          <w:rFonts w:hint="eastAsia"/>
          <w:lang w:val="en-US"/>
        </w:rPr>
        <w:t>used at different stages</w:t>
      </w:r>
      <w:r w:rsidR="005268D7" w:rsidRPr="002E5997">
        <w:rPr>
          <w:lang w:val="en-US"/>
        </w:rPr>
        <w:t>, since applicability relates to the situations or conditions under which a function can be applied, while availability depends on the current state or configuration</w:t>
      </w:r>
      <w:r w:rsidRPr="002E5997">
        <w:rPr>
          <w:lang w:val="en-US"/>
        </w:rPr>
        <w:t>.</w:t>
      </w:r>
    </w:p>
    <w:p w14:paraId="474EB3E8" w14:textId="2B0D59E2" w:rsidR="00DE0FF9" w:rsidRPr="002E5997" w:rsidRDefault="009D42C1" w:rsidP="009D42C1">
      <w:pPr>
        <w:rPr>
          <w:lang w:val="en-US"/>
        </w:rPr>
      </w:pPr>
      <w:r w:rsidRPr="002E5997">
        <w:rPr>
          <w:lang w:val="en-US"/>
        </w:rPr>
        <w:t>We believe that it is possible to converge on each of these combinations. The reasons for this will be explained based on Table 2 below.</w:t>
      </w:r>
      <w:r w:rsidR="00596F5F" w:rsidRPr="002E5997">
        <w:rPr>
          <w:rFonts w:hint="eastAsia"/>
          <w:lang w:val="en-US"/>
        </w:rPr>
        <w:t xml:space="preserve"> </w:t>
      </w:r>
      <w:r w:rsidR="00596F5F" w:rsidRPr="002E5997">
        <w:rPr>
          <w:lang w:val="en-US"/>
        </w:rPr>
        <w:t xml:space="preserve">This table </w:t>
      </w:r>
      <w:r w:rsidR="00D71825" w:rsidRPr="002E5997">
        <w:rPr>
          <w:rFonts w:hint="eastAsia"/>
          <w:lang w:val="en-US"/>
        </w:rPr>
        <w:t>shows</w:t>
      </w:r>
      <w:r w:rsidR="00D71825" w:rsidRPr="002E5997">
        <w:rPr>
          <w:lang w:val="en-US"/>
        </w:rPr>
        <w:t xml:space="preserve"> </w:t>
      </w:r>
      <w:r w:rsidR="00596F5F" w:rsidRPr="002E5997">
        <w:rPr>
          <w:lang w:val="en-US"/>
        </w:rPr>
        <w:t xml:space="preserve">the interactions between </w:t>
      </w:r>
      <w:r w:rsidR="00D71825" w:rsidRPr="002E5997">
        <w:rPr>
          <w:rFonts w:hint="eastAsia"/>
          <w:lang w:val="en-US"/>
        </w:rPr>
        <w:t xml:space="preserve">the </w:t>
      </w:r>
      <w:r w:rsidR="00596F5F" w:rsidRPr="002E5997">
        <w:rPr>
          <w:lang w:val="en-US"/>
        </w:rPr>
        <w:t xml:space="preserve">applicability and </w:t>
      </w:r>
      <w:r w:rsidR="00D71825" w:rsidRPr="002E5997">
        <w:rPr>
          <w:rFonts w:hint="eastAsia"/>
          <w:lang w:val="en-US"/>
        </w:rPr>
        <w:t xml:space="preserve">the </w:t>
      </w:r>
      <w:r w:rsidR="00596F5F" w:rsidRPr="002E5997">
        <w:rPr>
          <w:lang w:val="en-US"/>
        </w:rPr>
        <w:t xml:space="preserve">availability of functionalities, </w:t>
      </w:r>
      <w:r w:rsidR="00FC6890" w:rsidRPr="002E5997">
        <w:rPr>
          <w:rFonts w:hint="eastAsia"/>
          <w:lang w:val="en-US"/>
        </w:rPr>
        <w:t xml:space="preserve">while </w:t>
      </w:r>
      <w:r w:rsidR="005B4C57">
        <w:rPr>
          <w:lang w:val="en-US"/>
        </w:rPr>
        <w:t xml:space="preserve">it </w:t>
      </w:r>
      <w:r w:rsidR="00FC6890" w:rsidRPr="002E5997">
        <w:rPr>
          <w:rFonts w:hint="eastAsia"/>
          <w:lang w:val="en-US"/>
        </w:rPr>
        <w:t>also</w:t>
      </w:r>
      <w:r w:rsidR="00596F5F" w:rsidRPr="002E5997">
        <w:rPr>
          <w:lang w:val="en-US"/>
        </w:rPr>
        <w:t xml:space="preserve"> </w:t>
      </w:r>
      <w:r w:rsidR="00D71825" w:rsidRPr="002E5997">
        <w:rPr>
          <w:rFonts w:hint="eastAsia"/>
          <w:lang w:val="en-US"/>
        </w:rPr>
        <w:t>explain</w:t>
      </w:r>
      <w:r w:rsidR="005B4C57">
        <w:rPr>
          <w:lang w:val="en-US"/>
        </w:rPr>
        <w:t>s</w:t>
      </w:r>
      <w:r w:rsidR="00596F5F" w:rsidRPr="002E5997">
        <w:rPr>
          <w:lang w:val="en-US"/>
        </w:rPr>
        <w:t xml:space="preserve"> why Available functionalities might be considered unnecessary.</w:t>
      </w:r>
    </w:p>
    <w:p w14:paraId="3164DC4F" w14:textId="78B93909" w:rsidR="00154206" w:rsidRPr="002E5997" w:rsidRDefault="00154206" w:rsidP="008157B4">
      <w:pPr>
        <w:rPr>
          <w:lang w:val="en-US"/>
        </w:rPr>
      </w:pPr>
    </w:p>
    <w:p w14:paraId="76E28C58" w14:textId="345A888E" w:rsidR="00883581" w:rsidRPr="002E5997" w:rsidRDefault="00883581" w:rsidP="00883581">
      <w:pPr>
        <w:jc w:val="center"/>
        <w:rPr>
          <w:lang w:val="en-US"/>
        </w:rPr>
      </w:pPr>
      <w:r w:rsidRPr="002E5997">
        <w:rPr>
          <w:lang w:val="en-US"/>
        </w:rPr>
        <w:t>Table 2: Applicable and Available Functionalities Results</w:t>
      </w:r>
    </w:p>
    <w:tbl>
      <w:tblPr>
        <w:tblStyle w:val="af2"/>
        <w:tblW w:w="0" w:type="auto"/>
        <w:tblLook w:val="04A0" w:firstRow="1" w:lastRow="0" w:firstColumn="1" w:lastColumn="0" w:noHBand="0" w:noVBand="1"/>
      </w:tblPr>
      <w:tblGrid>
        <w:gridCol w:w="1129"/>
        <w:gridCol w:w="1843"/>
        <w:gridCol w:w="1843"/>
        <w:gridCol w:w="4921"/>
      </w:tblGrid>
      <w:tr w:rsidR="002E5997" w:rsidRPr="002E5997" w14:paraId="0317689C" w14:textId="77777777" w:rsidTr="00883581">
        <w:tc>
          <w:tcPr>
            <w:tcW w:w="1129" w:type="dxa"/>
            <w:shd w:val="clear" w:color="auto" w:fill="A6A6A6" w:themeFill="background1" w:themeFillShade="A6"/>
          </w:tcPr>
          <w:p w14:paraId="23495AE3" w14:textId="213C8830" w:rsidR="00154206" w:rsidRPr="002E5997" w:rsidRDefault="00154206" w:rsidP="00883581">
            <w:pPr>
              <w:jc w:val="center"/>
              <w:rPr>
                <w:lang w:val="en-US"/>
              </w:rPr>
            </w:pPr>
            <w:r w:rsidRPr="002E5997">
              <w:rPr>
                <w:rFonts w:hint="eastAsia"/>
                <w:lang w:val="en-US"/>
              </w:rPr>
              <w:t>#</w:t>
            </w:r>
          </w:p>
        </w:tc>
        <w:tc>
          <w:tcPr>
            <w:tcW w:w="1843" w:type="dxa"/>
            <w:shd w:val="clear" w:color="auto" w:fill="A6A6A6" w:themeFill="background1" w:themeFillShade="A6"/>
          </w:tcPr>
          <w:p w14:paraId="64071D5C" w14:textId="5B45998F" w:rsidR="00154206" w:rsidRPr="002E5997" w:rsidRDefault="00883581" w:rsidP="008157B4">
            <w:pPr>
              <w:rPr>
                <w:lang w:val="en-US"/>
              </w:rPr>
            </w:pPr>
            <w:r w:rsidRPr="002E5997">
              <w:rPr>
                <w:rFonts w:hint="eastAsia"/>
                <w:lang w:val="en-US"/>
              </w:rPr>
              <w:t>Applicability</w:t>
            </w:r>
          </w:p>
        </w:tc>
        <w:tc>
          <w:tcPr>
            <w:tcW w:w="1843" w:type="dxa"/>
            <w:shd w:val="clear" w:color="auto" w:fill="A6A6A6" w:themeFill="background1" w:themeFillShade="A6"/>
          </w:tcPr>
          <w:p w14:paraId="7FFE3313" w14:textId="3F600870" w:rsidR="00154206" w:rsidRPr="002E5997" w:rsidRDefault="00883581" w:rsidP="008157B4">
            <w:pPr>
              <w:rPr>
                <w:lang w:val="en-US"/>
              </w:rPr>
            </w:pPr>
            <w:r w:rsidRPr="002E5997">
              <w:rPr>
                <w:lang w:val="en-US"/>
              </w:rPr>
              <w:t>Availability</w:t>
            </w:r>
          </w:p>
        </w:tc>
        <w:tc>
          <w:tcPr>
            <w:tcW w:w="4921" w:type="dxa"/>
            <w:shd w:val="clear" w:color="auto" w:fill="A6A6A6" w:themeFill="background1" w:themeFillShade="A6"/>
          </w:tcPr>
          <w:p w14:paraId="55FA6C3E" w14:textId="40EE9FFD" w:rsidR="00154206" w:rsidRPr="002E5997" w:rsidRDefault="00883581" w:rsidP="008157B4">
            <w:pPr>
              <w:rPr>
                <w:lang w:val="en-US"/>
              </w:rPr>
            </w:pPr>
            <w:r w:rsidRPr="002E5997">
              <w:rPr>
                <w:rFonts w:hint="eastAsia"/>
                <w:lang w:val="en-US"/>
              </w:rPr>
              <w:t>Result</w:t>
            </w:r>
          </w:p>
        </w:tc>
      </w:tr>
      <w:tr w:rsidR="002E5997" w:rsidRPr="002E5997" w14:paraId="5CDE6882" w14:textId="77777777" w:rsidTr="00883581">
        <w:tc>
          <w:tcPr>
            <w:tcW w:w="1129" w:type="dxa"/>
          </w:tcPr>
          <w:p w14:paraId="6CD00F0C" w14:textId="2A416617" w:rsidR="00154206" w:rsidRPr="002E5997" w:rsidRDefault="00154206" w:rsidP="00883581">
            <w:pPr>
              <w:jc w:val="center"/>
              <w:rPr>
                <w:lang w:val="en-US"/>
              </w:rPr>
            </w:pPr>
            <w:r w:rsidRPr="002E5997">
              <w:rPr>
                <w:rFonts w:hint="eastAsia"/>
                <w:lang w:val="en-US"/>
              </w:rPr>
              <w:t>1</w:t>
            </w:r>
          </w:p>
        </w:tc>
        <w:tc>
          <w:tcPr>
            <w:tcW w:w="1843" w:type="dxa"/>
          </w:tcPr>
          <w:p w14:paraId="3414D33B" w14:textId="1B4AA673" w:rsidR="00154206" w:rsidRPr="002E5997" w:rsidRDefault="00883581" w:rsidP="008157B4">
            <w:pPr>
              <w:rPr>
                <w:lang w:val="en-US"/>
              </w:rPr>
            </w:pPr>
            <w:r w:rsidRPr="002E5997">
              <w:rPr>
                <w:rFonts w:hint="eastAsia"/>
                <w:lang w:val="en-US"/>
              </w:rPr>
              <w:t>Applicable</w:t>
            </w:r>
          </w:p>
        </w:tc>
        <w:tc>
          <w:tcPr>
            <w:tcW w:w="1843" w:type="dxa"/>
          </w:tcPr>
          <w:p w14:paraId="1DF85EDF" w14:textId="11E21FEC" w:rsidR="00154206" w:rsidRPr="002E5997" w:rsidRDefault="00883581" w:rsidP="008157B4">
            <w:pPr>
              <w:rPr>
                <w:lang w:val="en-US"/>
              </w:rPr>
            </w:pPr>
            <w:r w:rsidRPr="002E5997">
              <w:rPr>
                <w:rFonts w:hint="eastAsia"/>
                <w:lang w:val="en-US"/>
              </w:rPr>
              <w:t>Available</w:t>
            </w:r>
          </w:p>
        </w:tc>
        <w:tc>
          <w:tcPr>
            <w:tcW w:w="4921" w:type="dxa"/>
          </w:tcPr>
          <w:p w14:paraId="5C5C52B9" w14:textId="7760B960" w:rsidR="00154206" w:rsidRPr="002E5997" w:rsidRDefault="00883581" w:rsidP="008157B4">
            <w:pPr>
              <w:rPr>
                <w:lang w:val="en-US"/>
              </w:rPr>
            </w:pPr>
            <w:r w:rsidRPr="002E5997">
              <w:rPr>
                <w:lang w:val="en-US"/>
              </w:rPr>
              <w:t xml:space="preserve">Included in </w:t>
            </w:r>
            <w:r w:rsidRPr="002E5997">
              <w:rPr>
                <w:rFonts w:hint="eastAsia"/>
                <w:lang w:val="en-US"/>
              </w:rPr>
              <w:t>A</w:t>
            </w:r>
            <w:r w:rsidRPr="002E5997">
              <w:rPr>
                <w:lang w:val="en-US"/>
              </w:rPr>
              <w:t>pplicable functionalities</w:t>
            </w:r>
          </w:p>
        </w:tc>
      </w:tr>
      <w:tr w:rsidR="002E5997" w:rsidRPr="002E5997" w14:paraId="26EED107" w14:textId="77777777" w:rsidTr="00883581">
        <w:tc>
          <w:tcPr>
            <w:tcW w:w="1129" w:type="dxa"/>
          </w:tcPr>
          <w:p w14:paraId="5B731D7E" w14:textId="29F6533A" w:rsidR="00154206" w:rsidRPr="002E5997" w:rsidRDefault="00154206" w:rsidP="00883581">
            <w:pPr>
              <w:jc w:val="center"/>
              <w:rPr>
                <w:lang w:val="en-US"/>
              </w:rPr>
            </w:pPr>
            <w:r w:rsidRPr="002E5997">
              <w:rPr>
                <w:rFonts w:hint="eastAsia"/>
                <w:lang w:val="en-US"/>
              </w:rPr>
              <w:t>2</w:t>
            </w:r>
          </w:p>
        </w:tc>
        <w:tc>
          <w:tcPr>
            <w:tcW w:w="1843" w:type="dxa"/>
          </w:tcPr>
          <w:p w14:paraId="5B5C333E" w14:textId="7402D31A" w:rsidR="00154206" w:rsidRPr="002E5997" w:rsidRDefault="00883581" w:rsidP="008157B4">
            <w:pPr>
              <w:rPr>
                <w:lang w:val="en-US"/>
              </w:rPr>
            </w:pPr>
            <w:r w:rsidRPr="002E5997">
              <w:rPr>
                <w:rFonts w:hint="eastAsia"/>
                <w:lang w:val="en-US"/>
              </w:rPr>
              <w:t>Applicable</w:t>
            </w:r>
          </w:p>
        </w:tc>
        <w:tc>
          <w:tcPr>
            <w:tcW w:w="1843" w:type="dxa"/>
          </w:tcPr>
          <w:p w14:paraId="7B26C090" w14:textId="64363A1F" w:rsidR="00154206" w:rsidRPr="002E5997" w:rsidRDefault="00883581" w:rsidP="008157B4">
            <w:pPr>
              <w:rPr>
                <w:lang w:val="en-US"/>
              </w:rPr>
            </w:pPr>
            <w:r w:rsidRPr="002E5997">
              <w:rPr>
                <w:rFonts w:hint="eastAsia"/>
                <w:lang w:val="en-US"/>
              </w:rPr>
              <w:t>Unavailable</w:t>
            </w:r>
          </w:p>
        </w:tc>
        <w:tc>
          <w:tcPr>
            <w:tcW w:w="4921" w:type="dxa"/>
          </w:tcPr>
          <w:p w14:paraId="18B65BDC" w14:textId="30631BC5" w:rsidR="00154206" w:rsidRPr="002E5997" w:rsidRDefault="00883581" w:rsidP="008157B4">
            <w:pPr>
              <w:rPr>
                <w:lang w:val="en-US"/>
              </w:rPr>
            </w:pPr>
            <w:r w:rsidRPr="002E5997">
              <w:rPr>
                <w:lang w:val="en-US"/>
              </w:rPr>
              <w:t xml:space="preserve">Included in </w:t>
            </w:r>
            <w:r w:rsidRPr="002E5997">
              <w:rPr>
                <w:rFonts w:hint="eastAsia"/>
                <w:lang w:val="en-US"/>
              </w:rPr>
              <w:t>A</w:t>
            </w:r>
            <w:r w:rsidRPr="002E5997">
              <w:rPr>
                <w:lang w:val="en-US"/>
              </w:rPr>
              <w:t>pplicable functionalities</w:t>
            </w:r>
          </w:p>
        </w:tc>
      </w:tr>
      <w:tr w:rsidR="002E5997" w:rsidRPr="002E5997" w14:paraId="57B79768" w14:textId="77777777" w:rsidTr="00883581">
        <w:tc>
          <w:tcPr>
            <w:tcW w:w="1129" w:type="dxa"/>
          </w:tcPr>
          <w:p w14:paraId="1909E345" w14:textId="69E3ADDC" w:rsidR="00154206" w:rsidRPr="002E5997" w:rsidRDefault="00154206" w:rsidP="00883581">
            <w:pPr>
              <w:jc w:val="center"/>
              <w:rPr>
                <w:lang w:val="en-US"/>
              </w:rPr>
            </w:pPr>
            <w:r w:rsidRPr="002E5997">
              <w:rPr>
                <w:rFonts w:hint="eastAsia"/>
                <w:lang w:val="en-US"/>
              </w:rPr>
              <w:t>3</w:t>
            </w:r>
          </w:p>
        </w:tc>
        <w:tc>
          <w:tcPr>
            <w:tcW w:w="1843" w:type="dxa"/>
          </w:tcPr>
          <w:p w14:paraId="32D5C5AC" w14:textId="0B3713A9" w:rsidR="00154206" w:rsidRPr="002E5997" w:rsidRDefault="00883581" w:rsidP="008157B4">
            <w:pPr>
              <w:rPr>
                <w:lang w:val="en-US"/>
              </w:rPr>
            </w:pPr>
            <w:r w:rsidRPr="002E5997">
              <w:rPr>
                <w:rFonts w:hint="eastAsia"/>
                <w:lang w:val="en-US"/>
              </w:rPr>
              <w:t>Not applicable</w:t>
            </w:r>
          </w:p>
        </w:tc>
        <w:tc>
          <w:tcPr>
            <w:tcW w:w="1843" w:type="dxa"/>
          </w:tcPr>
          <w:p w14:paraId="36BDBE41" w14:textId="77777777" w:rsidR="00883581" w:rsidRPr="002E5997" w:rsidRDefault="00883581" w:rsidP="008157B4">
            <w:pPr>
              <w:rPr>
                <w:lang w:val="en-US"/>
              </w:rPr>
            </w:pPr>
            <w:r w:rsidRPr="002E5997">
              <w:rPr>
                <w:rFonts w:hint="eastAsia"/>
                <w:lang w:val="en-US"/>
              </w:rPr>
              <w:t>Available</w:t>
            </w:r>
          </w:p>
          <w:p w14:paraId="4E0D1FF1" w14:textId="640833F6" w:rsidR="00154206" w:rsidRPr="002E5997" w:rsidRDefault="00883581" w:rsidP="008157B4">
            <w:pPr>
              <w:rPr>
                <w:lang w:val="en-US"/>
              </w:rPr>
            </w:pPr>
            <w:r w:rsidRPr="002E5997">
              <w:rPr>
                <w:rFonts w:hint="eastAsia"/>
                <w:lang w:val="en-US"/>
              </w:rPr>
              <w:t>⇒</w:t>
            </w:r>
            <w:r w:rsidRPr="002E5997">
              <w:rPr>
                <w:rFonts w:hint="eastAsia"/>
                <w:lang w:val="en-US"/>
              </w:rPr>
              <w:t xml:space="preserve"> Unavailable</w:t>
            </w:r>
          </w:p>
        </w:tc>
        <w:tc>
          <w:tcPr>
            <w:tcW w:w="4921" w:type="dxa"/>
          </w:tcPr>
          <w:p w14:paraId="688F2CD3" w14:textId="718774D2" w:rsidR="00154206" w:rsidRPr="002E5997" w:rsidRDefault="00883581" w:rsidP="008157B4">
            <w:pPr>
              <w:rPr>
                <w:lang w:val="en-US"/>
              </w:rPr>
            </w:pPr>
            <w:r w:rsidRPr="002E5997">
              <w:t xml:space="preserve">Converges to </w:t>
            </w:r>
            <w:r w:rsidR="002240FC" w:rsidRPr="002E5997">
              <w:rPr>
                <w:rFonts w:hint="eastAsia"/>
              </w:rPr>
              <w:t>a state of u</w:t>
            </w:r>
            <w:r w:rsidRPr="002E5997">
              <w:t>navailable</w:t>
            </w:r>
          </w:p>
        </w:tc>
      </w:tr>
      <w:tr w:rsidR="00154206" w:rsidRPr="002E5997" w14:paraId="20F22B91" w14:textId="77777777" w:rsidTr="00883581">
        <w:tc>
          <w:tcPr>
            <w:tcW w:w="1129" w:type="dxa"/>
          </w:tcPr>
          <w:p w14:paraId="312E1978" w14:textId="5E91D04C" w:rsidR="00154206" w:rsidRPr="002E5997" w:rsidRDefault="00154206" w:rsidP="00883581">
            <w:pPr>
              <w:jc w:val="center"/>
              <w:rPr>
                <w:lang w:val="en-US"/>
              </w:rPr>
            </w:pPr>
            <w:r w:rsidRPr="002E5997">
              <w:rPr>
                <w:rFonts w:hint="eastAsia"/>
                <w:lang w:val="en-US"/>
              </w:rPr>
              <w:t>4</w:t>
            </w:r>
          </w:p>
        </w:tc>
        <w:tc>
          <w:tcPr>
            <w:tcW w:w="1843" w:type="dxa"/>
          </w:tcPr>
          <w:p w14:paraId="049B9239" w14:textId="0418E377" w:rsidR="00154206" w:rsidRPr="002E5997" w:rsidRDefault="00883581" w:rsidP="008157B4">
            <w:pPr>
              <w:rPr>
                <w:lang w:val="en-US"/>
              </w:rPr>
            </w:pPr>
            <w:r w:rsidRPr="002E5997">
              <w:rPr>
                <w:rFonts w:hint="eastAsia"/>
                <w:lang w:val="en-US"/>
              </w:rPr>
              <w:t>Not applicable</w:t>
            </w:r>
          </w:p>
        </w:tc>
        <w:tc>
          <w:tcPr>
            <w:tcW w:w="1843" w:type="dxa"/>
          </w:tcPr>
          <w:p w14:paraId="5F4556B8" w14:textId="12105B90" w:rsidR="00154206" w:rsidRPr="002E5997" w:rsidRDefault="00883581" w:rsidP="008157B4">
            <w:pPr>
              <w:rPr>
                <w:lang w:val="en-US"/>
              </w:rPr>
            </w:pPr>
            <w:r w:rsidRPr="002E5997">
              <w:rPr>
                <w:rFonts w:hint="eastAsia"/>
                <w:lang w:val="en-US"/>
              </w:rPr>
              <w:t>Unavailable</w:t>
            </w:r>
          </w:p>
        </w:tc>
        <w:tc>
          <w:tcPr>
            <w:tcW w:w="4921" w:type="dxa"/>
          </w:tcPr>
          <w:p w14:paraId="021CABA9" w14:textId="390C2F92" w:rsidR="00154206" w:rsidRPr="002E5997" w:rsidRDefault="00883581" w:rsidP="008157B4">
            <w:pPr>
              <w:rPr>
                <w:lang w:val="en-US"/>
              </w:rPr>
            </w:pPr>
            <w:r w:rsidRPr="002E5997">
              <w:rPr>
                <w:lang w:val="en-US"/>
              </w:rPr>
              <w:t>Whether to notify as not applicable functionalities</w:t>
            </w:r>
            <w:r w:rsidRPr="002E5997">
              <w:rPr>
                <w:rFonts w:hint="eastAsia"/>
                <w:lang w:val="en-US"/>
              </w:rPr>
              <w:t xml:space="preserve"> </w:t>
            </w:r>
            <w:r w:rsidRPr="002E5997">
              <w:rPr>
                <w:lang w:val="en-US"/>
              </w:rPr>
              <w:t xml:space="preserve">is </w:t>
            </w:r>
            <w:r w:rsidR="000658FA" w:rsidRPr="002E5997">
              <w:rPr>
                <w:lang w:val="en-US"/>
              </w:rPr>
              <w:t>another</w:t>
            </w:r>
            <w:r w:rsidRPr="002E5997">
              <w:rPr>
                <w:lang w:val="en-US"/>
              </w:rPr>
              <w:t xml:space="preserve"> discussion</w:t>
            </w:r>
          </w:p>
        </w:tc>
      </w:tr>
    </w:tbl>
    <w:p w14:paraId="7C386770" w14:textId="77777777" w:rsidR="00154206" w:rsidRPr="002E5997" w:rsidRDefault="00154206" w:rsidP="008157B4">
      <w:pPr>
        <w:rPr>
          <w:lang w:val="en-US"/>
        </w:rPr>
      </w:pPr>
    </w:p>
    <w:tbl>
      <w:tblPr>
        <w:tblStyle w:val="af2"/>
        <w:tblpPr w:leftFromText="142" w:rightFromText="142" w:vertAnchor="text" w:horzAnchor="margin" w:tblpXSpec="center" w:tblpY="745"/>
        <w:tblW w:w="0" w:type="auto"/>
        <w:tblLook w:val="04A0" w:firstRow="1" w:lastRow="0" w:firstColumn="1" w:lastColumn="0" w:noHBand="0" w:noVBand="1"/>
      </w:tblPr>
      <w:tblGrid>
        <w:gridCol w:w="8753"/>
      </w:tblGrid>
      <w:tr w:rsidR="002E5997" w:rsidRPr="002E5997" w14:paraId="68C1AF36" w14:textId="77777777" w:rsidTr="00B909BE">
        <w:tc>
          <w:tcPr>
            <w:tcW w:w="8753" w:type="dxa"/>
          </w:tcPr>
          <w:p w14:paraId="57FB8F9F" w14:textId="5CDC834E" w:rsidR="00B909BE" w:rsidRPr="002E5997" w:rsidRDefault="00B909BE" w:rsidP="00B909BE">
            <w:pPr>
              <w:pStyle w:val="a"/>
              <w:numPr>
                <w:ilvl w:val="0"/>
                <w:numId w:val="43"/>
              </w:numPr>
            </w:pPr>
            <w:r w:rsidRPr="002E5997">
              <w:rPr>
                <w:rFonts w:hint="eastAsia"/>
              </w:rPr>
              <w:lastRenderedPageBreak/>
              <w:t xml:space="preserve">3. </w:t>
            </w:r>
            <w:r w:rsidRPr="002E5997">
              <w:t>The UE will indicate the gNB/LMF whether the AI/ML functionality is available/applicable.</w:t>
            </w:r>
            <w:r w:rsidRPr="002E5997">
              <w:rPr>
                <w:rFonts w:hint="eastAsia"/>
              </w:rPr>
              <w:t xml:space="preserve"> </w:t>
            </w:r>
            <w:r w:rsidRPr="002E5997">
              <w:rPr>
                <w:highlight w:val="yellow"/>
              </w:rPr>
              <w:t>For a functionality to be applicable at least there should at least one model available within it</w:t>
            </w:r>
            <w:r w:rsidRPr="002E5997">
              <w:t>.</w:t>
            </w:r>
            <w:r w:rsidRPr="002E5997">
              <w:rPr>
                <w:rFonts w:hint="eastAsia"/>
              </w:rPr>
              <w:t xml:space="preserve"> </w:t>
            </w:r>
            <w:r w:rsidRPr="002E5997">
              <w:t>FFS other details on what is applicability/non-applicability.</w:t>
            </w:r>
            <w:r w:rsidR="004B3264" w:rsidRPr="002E5997">
              <w:rPr>
                <w:rFonts w:hint="eastAsia"/>
              </w:rPr>
              <w:t xml:space="preserve"> </w:t>
            </w:r>
          </w:p>
        </w:tc>
      </w:tr>
    </w:tbl>
    <w:p w14:paraId="06FC724B" w14:textId="13905C32" w:rsidR="003160C7" w:rsidRPr="002E5997" w:rsidRDefault="00154206" w:rsidP="009E2B0D">
      <w:pPr>
        <w:pStyle w:val="a"/>
        <w:numPr>
          <w:ilvl w:val="0"/>
          <w:numId w:val="48"/>
        </w:numPr>
      </w:pPr>
      <w:r w:rsidRPr="002E5997">
        <w:rPr>
          <w:rFonts w:hint="eastAsia"/>
          <w:b/>
          <w:bCs w:val="0"/>
        </w:rPr>
        <w:t>#1, #2</w:t>
      </w:r>
      <w:r w:rsidR="008D56C5" w:rsidRPr="002E5997">
        <w:rPr>
          <w:rFonts w:hint="eastAsia"/>
          <w:b/>
          <w:bCs w:val="0"/>
        </w:rPr>
        <w:t>:</w:t>
      </w:r>
      <w:r w:rsidR="00883581" w:rsidRPr="002E5997">
        <w:br/>
      </w:r>
      <w:r w:rsidR="00B909BE" w:rsidRPr="002E5997">
        <w:t xml:space="preserve">According to the following agreements from RAN2#126, applicable functionalities already include </w:t>
      </w:r>
      <w:r w:rsidR="00962D46" w:rsidRPr="002E5997">
        <w:t>available functionality</w:t>
      </w:r>
      <w:r w:rsidR="00B909BE" w:rsidRPr="002E5997">
        <w:t>.</w:t>
      </w:r>
      <w:r w:rsidR="00B909BE" w:rsidRPr="002E5997">
        <w:rPr>
          <w:rFonts w:hint="eastAsia"/>
        </w:rPr>
        <w:t xml:space="preserve"> </w:t>
      </w:r>
      <w:r w:rsidR="00B909BE" w:rsidRPr="002E5997">
        <w:br/>
      </w:r>
      <w:r w:rsidR="00335722" w:rsidRPr="002E5997">
        <w:br/>
      </w:r>
      <w:r w:rsidR="003160C7" w:rsidRPr="002E5997">
        <w:rPr>
          <w:rFonts w:hint="eastAsia"/>
        </w:rPr>
        <w:t xml:space="preserve">For #2, </w:t>
      </w:r>
      <w:r w:rsidR="00962D46" w:rsidRPr="002E5997">
        <w:t>the</w:t>
      </w:r>
      <w:r w:rsidR="003160C7" w:rsidRPr="002E5997">
        <w:t xml:space="preserve"> </w:t>
      </w:r>
      <w:r w:rsidR="003160C7" w:rsidRPr="002E5997">
        <w:rPr>
          <w:rFonts w:hint="eastAsia"/>
        </w:rPr>
        <w:t>following example</w:t>
      </w:r>
      <w:r w:rsidR="00962D46" w:rsidRPr="002E5997">
        <w:t xml:space="preserve"> illustrates</w:t>
      </w:r>
      <w:r w:rsidR="003160C7" w:rsidRPr="002E5997">
        <w:rPr>
          <w:rFonts w:hint="eastAsia"/>
        </w:rPr>
        <w:t xml:space="preserve"> a </w:t>
      </w:r>
      <w:r w:rsidR="003160C7" w:rsidRPr="002E5997">
        <w:t>scenario where</w:t>
      </w:r>
      <w:r w:rsidR="00962D46" w:rsidRPr="002E5997">
        <w:t>by</w:t>
      </w:r>
      <w:r w:rsidR="003160C7" w:rsidRPr="002E5997">
        <w:t xml:space="preserve"> a functionality is applicable but unavailable.</w:t>
      </w:r>
    </w:p>
    <w:p w14:paraId="516274C3" w14:textId="6AEA7663" w:rsidR="00D17849" w:rsidRPr="002E5997" w:rsidRDefault="003160C7" w:rsidP="00FC6890">
      <w:pPr>
        <w:pStyle w:val="a"/>
        <w:numPr>
          <w:ilvl w:val="1"/>
          <w:numId w:val="48"/>
        </w:numPr>
      </w:pPr>
      <w:r w:rsidRPr="002E5997">
        <w:rPr>
          <w:rFonts w:hint="eastAsia"/>
          <w:b/>
          <w:bCs w:val="0"/>
        </w:rPr>
        <w:t>Ex #1:</w:t>
      </w:r>
      <w:r w:rsidRPr="002E5997">
        <w:rPr>
          <w:b/>
          <w:bCs w:val="0"/>
        </w:rPr>
        <w:br/>
      </w:r>
      <w:r w:rsidRPr="002E5997">
        <w:rPr>
          <w:rFonts w:hint="eastAsia"/>
          <w:b/>
          <w:bCs w:val="0"/>
        </w:rPr>
        <w:t>Applicable</w:t>
      </w:r>
      <w:r w:rsidRPr="002E5997">
        <w:rPr>
          <w:b/>
          <w:bCs w:val="0"/>
        </w:rPr>
        <w:t>:</w:t>
      </w:r>
      <w:r w:rsidRPr="002E5997">
        <w:t xml:space="preserve"> The AI/ML model is trained and ready </w:t>
      </w:r>
      <w:r w:rsidR="00962D46" w:rsidRPr="002E5997">
        <w:t>for</w:t>
      </w:r>
      <w:r w:rsidRPr="002E5997">
        <w:t xml:space="preserve"> inference.</w:t>
      </w:r>
      <w:r w:rsidRPr="002E5997">
        <w:br/>
      </w:r>
      <w:r w:rsidRPr="002E5997">
        <w:br/>
      </w:r>
      <w:r w:rsidRPr="002E5997">
        <w:rPr>
          <w:rFonts w:hint="eastAsia"/>
          <w:b/>
          <w:bCs w:val="0"/>
        </w:rPr>
        <w:t xml:space="preserve">Unavailable: </w:t>
      </w:r>
      <w:r w:rsidRPr="002E5997">
        <w:t>The UE is short on computing resources, so it cannot execute this AI/ML model.</w:t>
      </w:r>
      <w:r w:rsidRPr="002E5997">
        <w:br/>
      </w:r>
      <w:r w:rsidRPr="002E5997">
        <w:br/>
      </w:r>
      <w:r w:rsidRPr="002E5997">
        <w:rPr>
          <w:b/>
          <w:bCs w:val="0"/>
        </w:rPr>
        <w:t xml:space="preserve">Outcome: </w:t>
      </w:r>
      <w:r w:rsidRPr="002E5997">
        <w:t xml:space="preserve">The AI/ML model is 'applicable' because it is trained and ready to be used, but it is 'unavailable' due to the lack of </w:t>
      </w:r>
      <w:r w:rsidR="00962D46" w:rsidRPr="002E5997">
        <w:t xml:space="preserve">UE </w:t>
      </w:r>
      <w:r w:rsidRPr="002E5997">
        <w:t>computing resources.</w:t>
      </w:r>
      <w:r w:rsidR="00335722" w:rsidRPr="002E5997">
        <w:br/>
      </w:r>
    </w:p>
    <w:p w14:paraId="14AB08D0" w14:textId="7320FC32" w:rsidR="000658FA" w:rsidRPr="002E5997" w:rsidRDefault="008D56C5" w:rsidP="00357491">
      <w:pPr>
        <w:pStyle w:val="a"/>
        <w:numPr>
          <w:ilvl w:val="0"/>
          <w:numId w:val="48"/>
        </w:numPr>
      </w:pPr>
      <w:r w:rsidRPr="002E5997">
        <w:rPr>
          <w:rFonts w:hint="eastAsia"/>
          <w:b/>
          <w:bCs w:val="0"/>
        </w:rPr>
        <w:t>#3:</w:t>
      </w:r>
      <w:r w:rsidR="006D6C96" w:rsidRPr="002E5997">
        <w:rPr>
          <w:rFonts w:hint="eastAsia"/>
          <w:b/>
          <w:bCs w:val="0"/>
        </w:rPr>
        <w:t xml:space="preserve"> </w:t>
      </w:r>
      <w:r w:rsidR="006D6C96" w:rsidRPr="002E5997">
        <w:t xml:space="preserve">We believe this case converges to </w:t>
      </w:r>
      <w:r w:rsidR="00962D46" w:rsidRPr="002E5997">
        <w:t>the unavailable case</w:t>
      </w:r>
      <w:r w:rsidR="006D6C96" w:rsidRPr="002E5997">
        <w:t xml:space="preserve">. This can be </w:t>
      </w:r>
      <w:r w:rsidR="00962D46" w:rsidRPr="002E5997">
        <w:t xml:space="preserve">better </w:t>
      </w:r>
      <w:r w:rsidR="006D6C96" w:rsidRPr="002E5997">
        <w:t>understood by considering</w:t>
      </w:r>
      <w:r w:rsidR="00B47658" w:rsidRPr="002E5997">
        <w:t xml:space="preserve"> </w:t>
      </w:r>
      <w:r w:rsidR="006D6C96" w:rsidRPr="002E5997">
        <w:t xml:space="preserve">the following </w:t>
      </w:r>
      <w:r w:rsidR="00B47658" w:rsidRPr="002E5997">
        <w:t xml:space="preserve">example </w:t>
      </w:r>
      <w:r w:rsidR="006D6C96" w:rsidRPr="002E5997">
        <w:t>scenarios.</w:t>
      </w:r>
    </w:p>
    <w:p w14:paraId="2D8A3280" w14:textId="713E544C" w:rsidR="000658FA" w:rsidRPr="002E5997" w:rsidRDefault="006116AF" w:rsidP="000658FA">
      <w:pPr>
        <w:pStyle w:val="a"/>
        <w:numPr>
          <w:ilvl w:val="1"/>
          <w:numId w:val="48"/>
        </w:numPr>
      </w:pPr>
      <w:r w:rsidRPr="002E5997">
        <w:rPr>
          <w:rFonts w:hint="eastAsia"/>
          <w:b/>
          <w:bCs w:val="0"/>
        </w:rPr>
        <w:t>Ex #</w:t>
      </w:r>
      <w:r w:rsidR="006A0DAC" w:rsidRPr="002E5997">
        <w:rPr>
          <w:rFonts w:hint="eastAsia"/>
          <w:b/>
          <w:bCs w:val="0"/>
        </w:rPr>
        <w:t>2</w:t>
      </w:r>
      <w:r w:rsidRPr="002E5997">
        <w:rPr>
          <w:rFonts w:hint="eastAsia"/>
          <w:b/>
          <w:bCs w:val="0"/>
        </w:rPr>
        <w:t>:</w:t>
      </w:r>
      <w:r w:rsidRPr="002E5997">
        <w:rPr>
          <w:b/>
          <w:bCs w:val="0"/>
        </w:rPr>
        <w:br/>
      </w:r>
      <w:r w:rsidR="000658FA" w:rsidRPr="002E5997">
        <w:rPr>
          <w:b/>
          <w:bCs w:val="0"/>
        </w:rPr>
        <w:t xml:space="preserve">Scenario: </w:t>
      </w:r>
      <w:r w:rsidR="000658FA" w:rsidRPr="002E5997">
        <w:t>The computational resources (GPU or CPU) for the system are sufficient, and the AI/ML model can be executed.</w:t>
      </w:r>
      <w:r w:rsidR="000658FA" w:rsidRPr="002E5997">
        <w:br/>
      </w:r>
      <w:r w:rsidR="000658FA" w:rsidRPr="002E5997">
        <w:br/>
      </w:r>
      <w:r w:rsidR="000658FA" w:rsidRPr="002E5997">
        <w:rPr>
          <w:b/>
          <w:bCs w:val="0"/>
        </w:rPr>
        <w:t xml:space="preserve">Reason for Non-Applicability: </w:t>
      </w:r>
      <w:r w:rsidR="000658FA" w:rsidRPr="002E5997">
        <w:t>The AI/ML model has not been trained on the current data or environment, making accurate predictions impossible.</w:t>
      </w:r>
      <w:r w:rsidR="003160C7" w:rsidRPr="002E5997">
        <w:rPr>
          <w:rFonts w:hint="eastAsia"/>
        </w:rPr>
        <w:t xml:space="preserve"> </w:t>
      </w:r>
      <w:r w:rsidR="003160C7" w:rsidRPr="002E5997">
        <w:t>This means that while the functionality is not applicable in the current context, it could potentially be supported with the appropriate training on relevant data.</w:t>
      </w:r>
      <w:r w:rsidR="000658FA" w:rsidRPr="002E5997">
        <w:br/>
      </w:r>
      <w:r w:rsidR="000658FA" w:rsidRPr="002E5997">
        <w:br/>
      </w:r>
      <w:r w:rsidR="000658FA" w:rsidRPr="002E5997">
        <w:rPr>
          <w:b/>
          <w:bCs w:val="0"/>
        </w:rPr>
        <w:t xml:space="preserve">Outcome: </w:t>
      </w:r>
      <w:r w:rsidR="000658FA" w:rsidRPr="002E5997">
        <w:t>Although the model can be executed, the results are unreliable, so it is considered practically un</w:t>
      </w:r>
      <w:r w:rsidR="000658FA" w:rsidRPr="002E5997">
        <w:rPr>
          <w:rFonts w:hint="eastAsia"/>
        </w:rPr>
        <w:t>available</w:t>
      </w:r>
      <w:r w:rsidR="000658FA" w:rsidRPr="002E5997">
        <w:t>.</w:t>
      </w:r>
    </w:p>
    <w:p w14:paraId="56CA2E2C" w14:textId="10BFCE4A" w:rsidR="008D56C5" w:rsidRPr="002E5997" w:rsidRDefault="000658FA" w:rsidP="00357491">
      <w:pPr>
        <w:pStyle w:val="a"/>
        <w:numPr>
          <w:ilvl w:val="0"/>
          <w:numId w:val="48"/>
        </w:numPr>
      </w:pPr>
      <w:r w:rsidRPr="002E5997">
        <w:rPr>
          <w:rFonts w:hint="eastAsia"/>
          <w:b/>
          <w:bCs w:val="0"/>
        </w:rPr>
        <w:t>#4:</w:t>
      </w:r>
      <w:r w:rsidRPr="002E5997">
        <w:rPr>
          <w:rFonts w:hint="eastAsia"/>
        </w:rPr>
        <w:t xml:space="preserve"> </w:t>
      </w:r>
      <w:r w:rsidRPr="002E5997">
        <w:t xml:space="preserve">Whether to </w:t>
      </w:r>
      <w:r w:rsidR="00B47658" w:rsidRPr="002E5997">
        <w:t xml:space="preserve">consider this </w:t>
      </w:r>
      <w:r w:rsidRPr="002E5997">
        <w:t xml:space="preserve">as not applicable functionalities is </w:t>
      </w:r>
      <w:r w:rsidR="00B47658" w:rsidRPr="002E5997">
        <w:t>for a future</w:t>
      </w:r>
      <w:r w:rsidRPr="002E5997">
        <w:t xml:space="preserve"> discussion</w:t>
      </w:r>
      <w:r w:rsidRPr="002E5997">
        <w:rPr>
          <w:rFonts w:hint="eastAsia"/>
        </w:rPr>
        <w:t>.</w:t>
      </w:r>
      <w:r w:rsidR="008D56C5" w:rsidRPr="002E5997">
        <w:br/>
      </w:r>
    </w:p>
    <w:p w14:paraId="5B992FAA" w14:textId="2285B0C3" w:rsidR="00B909BE" w:rsidRPr="002E5997" w:rsidRDefault="006116AF" w:rsidP="00B909BE">
      <w:pPr>
        <w:spacing w:after="120"/>
      </w:pPr>
      <w:r w:rsidRPr="002E5997">
        <w:rPr>
          <w:rFonts w:hint="eastAsia"/>
        </w:rPr>
        <w:t xml:space="preserve">Based on #3, we </w:t>
      </w:r>
      <w:r w:rsidR="005B4C57">
        <w:t xml:space="preserve">have the </w:t>
      </w:r>
      <w:r w:rsidRPr="002E5997">
        <w:rPr>
          <w:rFonts w:hint="eastAsia"/>
        </w:rPr>
        <w:t>following observation.</w:t>
      </w:r>
    </w:p>
    <w:p w14:paraId="43DEC6C9" w14:textId="77777777" w:rsidR="006116AF" w:rsidRPr="002E5997" w:rsidRDefault="006116AF" w:rsidP="00B909BE">
      <w:pPr>
        <w:spacing w:after="120"/>
      </w:pPr>
    </w:p>
    <w:p w14:paraId="7A46AAC8" w14:textId="4DF12F34" w:rsidR="00154206" w:rsidRPr="002E5997" w:rsidRDefault="00B47658" w:rsidP="00291506">
      <w:pPr>
        <w:pStyle w:val="Observation"/>
        <w:rPr>
          <w:lang w:val="en-US"/>
        </w:rPr>
      </w:pPr>
      <w:bookmarkStart w:id="5" w:name="_Toc178926073"/>
      <w:r w:rsidRPr="002E5997">
        <w:rPr>
          <w:lang w:val="en-US"/>
        </w:rPr>
        <w:t>The</w:t>
      </w:r>
      <w:r w:rsidR="00291506" w:rsidRPr="002E5997">
        <w:rPr>
          <w:lang w:val="en-US"/>
        </w:rPr>
        <w:t xml:space="preserve"> </w:t>
      </w:r>
      <w:r w:rsidR="000F58B5" w:rsidRPr="002E5997">
        <w:rPr>
          <w:lang w:val="en-US"/>
        </w:rPr>
        <w:t>not applicable</w:t>
      </w:r>
      <w:r w:rsidR="00291506" w:rsidRPr="002E5997">
        <w:rPr>
          <w:lang w:val="en-US"/>
        </w:rPr>
        <w:t xml:space="preserve"> but available</w:t>
      </w:r>
      <w:r w:rsidRPr="002E5997">
        <w:rPr>
          <w:lang w:val="en-US"/>
        </w:rPr>
        <w:t xml:space="preserve"> case</w:t>
      </w:r>
      <w:r w:rsidR="00291506" w:rsidRPr="002E5997">
        <w:rPr>
          <w:lang w:val="en-US"/>
        </w:rPr>
        <w:t xml:space="preserve"> converges to being un</w:t>
      </w:r>
      <w:r w:rsidR="00291506" w:rsidRPr="002E5997">
        <w:rPr>
          <w:rFonts w:hint="eastAsia"/>
          <w:lang w:val="en-US" w:eastAsia="ja-JP"/>
        </w:rPr>
        <w:t>available</w:t>
      </w:r>
      <w:r w:rsidR="00291506" w:rsidRPr="002E5997">
        <w:rPr>
          <w:lang w:val="en-US"/>
        </w:rPr>
        <w:t>.</w:t>
      </w:r>
      <w:bookmarkEnd w:id="5"/>
    </w:p>
    <w:p w14:paraId="1D0B15C2" w14:textId="77777777" w:rsidR="00FD5EC3" w:rsidRPr="002E5997" w:rsidRDefault="00FD5EC3" w:rsidP="008157B4">
      <w:pPr>
        <w:rPr>
          <w:lang w:val="en-US"/>
        </w:rPr>
      </w:pPr>
    </w:p>
    <w:p w14:paraId="08293D56" w14:textId="10D497E7" w:rsidR="00FD5EC3" w:rsidRPr="002E5997" w:rsidRDefault="007D396D" w:rsidP="008157B4">
      <w:pPr>
        <w:rPr>
          <w:lang w:val="en-US"/>
        </w:rPr>
      </w:pPr>
      <w:r w:rsidRPr="002E5997">
        <w:rPr>
          <w:lang w:val="en-US"/>
        </w:rPr>
        <w:t xml:space="preserve">Based on the above, we </w:t>
      </w:r>
      <w:r w:rsidRPr="002E5997">
        <w:rPr>
          <w:rFonts w:hint="eastAsia"/>
          <w:lang w:val="en-US"/>
        </w:rPr>
        <w:t>think</w:t>
      </w:r>
      <w:r w:rsidRPr="002E5997">
        <w:rPr>
          <w:lang w:val="en-US"/>
        </w:rPr>
        <w:t xml:space="preserve"> that </w:t>
      </w:r>
      <w:r w:rsidRPr="002E5997">
        <w:rPr>
          <w:rFonts w:hint="eastAsia"/>
          <w:lang w:val="en-US"/>
        </w:rPr>
        <w:t>A</w:t>
      </w:r>
      <w:r w:rsidRPr="002E5997">
        <w:rPr>
          <w:lang w:val="en-US"/>
        </w:rPr>
        <w:t xml:space="preserve">pplicable functionalities are sufficient for the situations classified as applicable/not applicable and available/unavailable, and therefore, </w:t>
      </w:r>
      <w:r w:rsidRPr="002E5997">
        <w:rPr>
          <w:rFonts w:hint="eastAsia"/>
          <w:lang w:val="en-US"/>
        </w:rPr>
        <w:t>A</w:t>
      </w:r>
      <w:r w:rsidRPr="002E5997">
        <w:rPr>
          <w:lang w:val="en-US"/>
        </w:rPr>
        <w:t>vailable functionalities are unnecessary.</w:t>
      </w:r>
    </w:p>
    <w:p w14:paraId="13481113" w14:textId="77777777" w:rsidR="007D396D" w:rsidRPr="002E5997" w:rsidRDefault="007D396D" w:rsidP="008157B4">
      <w:pPr>
        <w:rPr>
          <w:lang w:val="en-US"/>
        </w:rPr>
      </w:pPr>
    </w:p>
    <w:p w14:paraId="53AC9C64" w14:textId="223C26B1" w:rsidR="007D396D" w:rsidRPr="002E5997" w:rsidRDefault="007D396D" w:rsidP="007D396D">
      <w:pPr>
        <w:pStyle w:val="Proposal"/>
        <w:rPr>
          <w:lang w:val="en-US"/>
        </w:rPr>
      </w:pPr>
      <w:bookmarkStart w:id="6" w:name="_Toc178926074"/>
      <w:r w:rsidRPr="002E5997">
        <w:rPr>
          <w:rFonts w:hint="eastAsia"/>
          <w:lang w:val="en-US"/>
        </w:rPr>
        <w:t xml:space="preserve">RAN2 should agree that </w:t>
      </w:r>
      <w:r w:rsidRPr="002E5997">
        <w:rPr>
          <w:lang w:val="en-US"/>
        </w:rPr>
        <w:t>Available functionalities are unnecessary</w:t>
      </w:r>
      <w:r w:rsidR="00CB41F2" w:rsidRPr="002E5997">
        <w:rPr>
          <w:rFonts w:hint="eastAsia"/>
          <w:lang w:val="en-US"/>
        </w:rPr>
        <w:t xml:space="preserve">, since it is included within Applicable </w:t>
      </w:r>
      <w:r w:rsidR="00CB41F2" w:rsidRPr="002E5997">
        <w:rPr>
          <w:lang w:val="en-US"/>
        </w:rPr>
        <w:t>functionalities</w:t>
      </w:r>
      <w:r w:rsidRPr="002E5997">
        <w:rPr>
          <w:lang w:val="en-US"/>
        </w:rPr>
        <w:t>.</w:t>
      </w:r>
      <w:bookmarkEnd w:id="6"/>
    </w:p>
    <w:p w14:paraId="47ADD0FD" w14:textId="642279D5" w:rsidR="004922ED" w:rsidRDefault="001910CC" w:rsidP="004922ED">
      <w:pPr>
        <w:pStyle w:val="2"/>
        <w:rPr>
          <w:lang w:val="en-US" w:eastAsia="ja-JP"/>
        </w:rPr>
      </w:pPr>
      <w:r w:rsidRPr="001910CC">
        <w:rPr>
          <w:lang w:val="en-US" w:eastAsia="ja-JP"/>
        </w:rPr>
        <w:t>Considerations on the Difference between Deactivation and Fallback</w:t>
      </w:r>
    </w:p>
    <w:p w14:paraId="61E40F0D" w14:textId="1EEE7044" w:rsidR="001910CC" w:rsidRDefault="001910CC" w:rsidP="00F92C46">
      <w:pPr>
        <w:rPr>
          <w:lang w:val="en-US"/>
        </w:rPr>
      </w:pPr>
      <w:r w:rsidRPr="001910CC">
        <w:rPr>
          <w:lang w:val="en-US"/>
        </w:rPr>
        <w:t>In RAN2, there have been several proposals regarding the differences between Deactivation and Fallback, and how these differences impact system performance and user experience. When considering these differences, we believe the key focus should be whether these approaches lead to significant impact on the system or user experience.</w:t>
      </w:r>
    </w:p>
    <w:p w14:paraId="11965ED4" w14:textId="72C2C45D" w:rsidR="001910CC" w:rsidRDefault="005B4C57" w:rsidP="00F92C46">
      <w:pPr>
        <w:rPr>
          <w:lang w:val="en-US"/>
        </w:rPr>
      </w:pPr>
      <w:r>
        <w:rPr>
          <w:lang w:val="en-US"/>
        </w:rPr>
        <w:lastRenderedPageBreak/>
        <w:t xml:space="preserve">Based on our understanding, </w:t>
      </w:r>
      <w:r w:rsidR="001910CC" w:rsidRPr="001910CC">
        <w:rPr>
          <w:lang w:val="en-US"/>
        </w:rPr>
        <w:t>Deactivation typically refers to the complete shutdown of a specific function or service, rendering it entirely unusable</w:t>
      </w:r>
      <w:r>
        <w:rPr>
          <w:lang w:val="en-US"/>
        </w:rPr>
        <w:t xml:space="preserve">; </w:t>
      </w:r>
      <w:proofErr w:type="gramStart"/>
      <w:r>
        <w:rPr>
          <w:lang w:val="en-US"/>
        </w:rPr>
        <w:t>whereas</w:t>
      </w:r>
      <w:r w:rsidR="001910CC" w:rsidRPr="001910CC">
        <w:rPr>
          <w:lang w:val="en-US"/>
        </w:rPr>
        <w:t>,</w:t>
      </w:r>
      <w:proofErr w:type="gramEnd"/>
      <w:r w:rsidR="001910CC" w:rsidRPr="001910CC">
        <w:rPr>
          <w:lang w:val="en-US"/>
        </w:rPr>
        <w:t xml:space="preserve"> Fallback is considered an action that provides an alternative solution when a specific function is unavailable, and potentially returns to the original state once the issue is resolved.</w:t>
      </w:r>
    </w:p>
    <w:p w14:paraId="29EAA4B2" w14:textId="00E4935F" w:rsidR="001910CC" w:rsidRDefault="001910CC" w:rsidP="001910CC">
      <w:pPr>
        <w:pStyle w:val="31"/>
        <w:rPr>
          <w:lang w:val="en-US"/>
        </w:rPr>
      </w:pPr>
      <w:r w:rsidRPr="001910CC">
        <w:rPr>
          <w:bCs/>
        </w:rPr>
        <w:t>Application of Deactivation to AI/ML Functions</w:t>
      </w:r>
    </w:p>
    <w:p w14:paraId="1C55E95C" w14:textId="1FF7BECD" w:rsidR="001910CC" w:rsidRDefault="001910CC" w:rsidP="001910CC">
      <w:pPr>
        <w:spacing w:after="120"/>
      </w:pPr>
      <w:r>
        <w:t>When applying Deactivation to AI/ML functions, the following behaviours can be expected:</w:t>
      </w:r>
    </w:p>
    <w:p w14:paraId="42C07BC3" w14:textId="44D176F8" w:rsidR="001910CC" w:rsidRDefault="001910CC" w:rsidP="001910CC">
      <w:pPr>
        <w:pStyle w:val="a"/>
        <w:numPr>
          <w:ilvl w:val="0"/>
          <w:numId w:val="48"/>
        </w:numPr>
      </w:pPr>
      <w:r w:rsidRPr="001910CC">
        <w:rPr>
          <w:b/>
          <w:bCs w:val="0"/>
        </w:rPr>
        <w:t xml:space="preserve">Definition of Deactivation: </w:t>
      </w:r>
      <w:r>
        <w:t xml:space="preserve">Deactivation refers to the </w:t>
      </w:r>
      <w:r w:rsidR="009E44F4" w:rsidRPr="009E44F4">
        <w:t xml:space="preserve">process of shutting down </w:t>
      </w:r>
      <w:r>
        <w:t>a specified AI/ML function</w:t>
      </w:r>
      <w:r w:rsidR="009E44F4">
        <w:rPr>
          <w:rFonts w:hint="eastAsia"/>
        </w:rPr>
        <w:t>.</w:t>
      </w:r>
      <w:r w:rsidR="008126AF">
        <w:rPr>
          <w:rFonts w:hint="eastAsia"/>
        </w:rPr>
        <w:t xml:space="preserve"> </w:t>
      </w:r>
      <w:r w:rsidR="009E44F4">
        <w:rPr>
          <w:rFonts w:hint="eastAsia"/>
        </w:rPr>
        <w:t xml:space="preserve">This process results in the </w:t>
      </w:r>
      <w:r w:rsidR="008126AF">
        <w:rPr>
          <w:rFonts w:hint="eastAsia"/>
        </w:rPr>
        <w:t>functionality</w:t>
      </w:r>
      <w:r w:rsidR="009E44F4">
        <w:rPr>
          <w:rFonts w:hint="eastAsia"/>
        </w:rPr>
        <w:t xml:space="preserve"> </w:t>
      </w:r>
      <w:r w:rsidR="009E44F4">
        <w:t>being</w:t>
      </w:r>
      <w:r w:rsidR="009E44F4">
        <w:rPr>
          <w:rFonts w:hint="eastAsia"/>
        </w:rPr>
        <w:t xml:space="preserve"> rendered unusable</w:t>
      </w:r>
      <w:r>
        <w:t>. The reasons for this shutdown could include insufficient resources or an environment in which the AI/ML model is no longer applicable.</w:t>
      </w:r>
    </w:p>
    <w:p w14:paraId="7F5055CC" w14:textId="78C0D78D" w:rsidR="001910CC" w:rsidRDefault="001910CC" w:rsidP="001910CC">
      <w:pPr>
        <w:spacing w:after="120"/>
      </w:pPr>
      <w:r w:rsidRPr="001910CC">
        <w:t xml:space="preserve">There are two possible system </w:t>
      </w:r>
      <w:r w:rsidR="001E7523" w:rsidRPr="001910CC">
        <w:t>behaviours</w:t>
      </w:r>
      <w:r w:rsidRPr="001910CC">
        <w:t xml:space="preserve"> after Deactivation:</w:t>
      </w:r>
    </w:p>
    <w:p w14:paraId="4ADE05EC" w14:textId="77777777" w:rsidR="001910CC" w:rsidRDefault="001910CC" w:rsidP="001910CC">
      <w:pPr>
        <w:pStyle w:val="a"/>
        <w:numPr>
          <w:ilvl w:val="0"/>
          <w:numId w:val="59"/>
        </w:numPr>
      </w:pPr>
      <w:r>
        <w:t>No alternative operation, including legacy functionality, resulting in the complete unavailability of the function</w:t>
      </w:r>
    </w:p>
    <w:p w14:paraId="3CB9D7BA" w14:textId="5AECD617" w:rsidR="001910CC" w:rsidRDefault="001910CC" w:rsidP="001910CC">
      <w:pPr>
        <w:spacing w:after="120"/>
        <w:ind w:leftChars="100" w:left="200"/>
      </w:pPr>
      <w:r w:rsidRPr="001910CC">
        <w:rPr>
          <w:rFonts w:hint="eastAsia"/>
          <w:b/>
          <w:bCs w:val="0"/>
        </w:rPr>
        <w:t>Pros</w:t>
      </w:r>
      <w:r w:rsidRPr="001910CC">
        <w:rPr>
          <w:b/>
          <w:bCs w:val="0"/>
        </w:rPr>
        <w:t xml:space="preserve">: </w:t>
      </w:r>
      <w:r>
        <w:t>The system remains simple, reducing the risk of unexpected behaviour or bugs.</w:t>
      </w:r>
    </w:p>
    <w:p w14:paraId="5930BAA9" w14:textId="4DCBC4C7" w:rsidR="001910CC" w:rsidRDefault="001910CC" w:rsidP="001910CC">
      <w:pPr>
        <w:spacing w:after="120"/>
        <w:ind w:leftChars="100" w:left="200"/>
      </w:pPr>
      <w:r w:rsidRPr="001910CC">
        <w:rPr>
          <w:rFonts w:hint="eastAsia"/>
          <w:b/>
          <w:bCs w:val="0"/>
        </w:rPr>
        <w:t>Cons</w:t>
      </w:r>
      <w:r w:rsidRPr="001910CC">
        <w:rPr>
          <w:b/>
          <w:bCs w:val="0"/>
        </w:rPr>
        <w:t xml:space="preserve">: </w:t>
      </w:r>
      <w:r>
        <w:t>The function becomes entirely unavailable, potentially reducing the user experience, particularly if the function is critical.</w:t>
      </w:r>
    </w:p>
    <w:p w14:paraId="40469624" w14:textId="6CE90D32" w:rsidR="001910CC" w:rsidRPr="001910CC" w:rsidRDefault="001910CC" w:rsidP="001910CC">
      <w:pPr>
        <w:pStyle w:val="a"/>
        <w:numPr>
          <w:ilvl w:val="0"/>
          <w:numId w:val="59"/>
        </w:numPr>
      </w:pPr>
      <w:r w:rsidRPr="001910CC">
        <w:t>Legacy functionality is activated as a backup</w:t>
      </w:r>
    </w:p>
    <w:p w14:paraId="6EFAC36F" w14:textId="1D3001B0" w:rsidR="001910CC" w:rsidRPr="001910CC" w:rsidRDefault="001910CC" w:rsidP="001910CC">
      <w:pPr>
        <w:spacing w:after="120"/>
        <w:ind w:leftChars="100" w:left="200"/>
        <w:rPr>
          <w:lang w:val="en-US"/>
        </w:rPr>
      </w:pPr>
      <w:r w:rsidRPr="001910CC">
        <w:rPr>
          <w:rFonts w:hint="eastAsia"/>
          <w:b/>
          <w:bCs w:val="0"/>
          <w:lang w:val="en-US"/>
        </w:rPr>
        <w:t>Pros</w:t>
      </w:r>
      <w:r w:rsidRPr="001910CC">
        <w:rPr>
          <w:b/>
          <w:bCs w:val="0"/>
          <w:lang w:val="en-US"/>
        </w:rPr>
        <w:t xml:space="preserve">: </w:t>
      </w:r>
      <w:r w:rsidRPr="001910CC">
        <w:rPr>
          <w:lang w:val="en-US"/>
        </w:rPr>
        <w:t>The user can continue to use the legacy function, maintaining usability and preserving the user experience. System performance is also partially retained.</w:t>
      </w:r>
    </w:p>
    <w:p w14:paraId="08FC3366" w14:textId="4D5C7020" w:rsidR="001910CC" w:rsidRPr="001910CC" w:rsidRDefault="001910CC" w:rsidP="001910CC">
      <w:pPr>
        <w:spacing w:after="120"/>
        <w:ind w:leftChars="100" w:left="200"/>
        <w:rPr>
          <w:lang w:val="en-US"/>
        </w:rPr>
      </w:pPr>
      <w:r w:rsidRPr="001910CC">
        <w:rPr>
          <w:rFonts w:hint="eastAsia"/>
          <w:b/>
          <w:bCs w:val="0"/>
          <w:lang w:val="en-US"/>
        </w:rPr>
        <w:t>Cons</w:t>
      </w:r>
      <w:r w:rsidRPr="001910CC">
        <w:rPr>
          <w:b/>
          <w:bCs w:val="0"/>
          <w:lang w:val="en-US"/>
        </w:rPr>
        <w:t xml:space="preserve">: </w:t>
      </w:r>
      <w:r w:rsidRPr="001910CC">
        <w:rPr>
          <w:lang w:val="en-US"/>
        </w:rPr>
        <w:t>The system becomes more complex, increasing the risk of bugs and maintenance issues, as well as potentially adding resource burdens.</w:t>
      </w:r>
    </w:p>
    <w:p w14:paraId="68C73601" w14:textId="3E39B835" w:rsidR="00126357" w:rsidRPr="00C4618F" w:rsidRDefault="006419DB" w:rsidP="001910CC">
      <w:pPr>
        <w:spacing w:after="120"/>
      </w:pPr>
      <w:r w:rsidRPr="006419DB">
        <w:t xml:space="preserve">We believe that deactivation should not automatically imply activation as a backup. </w:t>
      </w:r>
      <w:r w:rsidR="008623A7">
        <w:t xml:space="preserve">The activation as a backup should be </w:t>
      </w:r>
      <w:r w:rsidRPr="006419DB">
        <w:t>first configure</w:t>
      </w:r>
      <w:r w:rsidR="008623A7">
        <w:t>d by the NW</w:t>
      </w:r>
      <w:r w:rsidRPr="006419DB">
        <w:t xml:space="preserve">. </w:t>
      </w:r>
      <w:r w:rsidR="00830CD5">
        <w:t>Recall</w:t>
      </w:r>
      <w:r w:rsidRPr="006419DB">
        <w:t xml:space="preserve"> that RAN2 agreed on the following regarding 'Activated functionality'. We believe that deactivated functionalities mean the opposite, which is 'Deactivated functionalities refer to functionalities that are already disabled for performing inference'.</w:t>
      </w:r>
    </w:p>
    <w:tbl>
      <w:tblPr>
        <w:tblStyle w:val="af2"/>
        <w:tblW w:w="0" w:type="auto"/>
        <w:tblLook w:val="04A0" w:firstRow="1" w:lastRow="0" w:firstColumn="1" w:lastColumn="0" w:noHBand="0" w:noVBand="1"/>
      </w:tblPr>
      <w:tblGrid>
        <w:gridCol w:w="9736"/>
      </w:tblGrid>
      <w:tr w:rsidR="00C4618F" w14:paraId="037F2A6B" w14:textId="77777777" w:rsidTr="00C4618F">
        <w:tc>
          <w:tcPr>
            <w:tcW w:w="9736" w:type="dxa"/>
          </w:tcPr>
          <w:p w14:paraId="01B5BE78" w14:textId="77777777" w:rsidR="00C4618F" w:rsidRPr="008B28A4" w:rsidRDefault="00C4618F" w:rsidP="00C4618F">
            <w:pPr>
              <w:rPr>
                <w:b/>
                <w:bCs w:val="0"/>
              </w:rPr>
            </w:pPr>
            <w:r w:rsidRPr="008B28A4">
              <w:rPr>
                <w:b/>
                <w:bCs w:val="0"/>
              </w:rPr>
              <w:t>Agreements on definitions</w:t>
            </w:r>
          </w:p>
          <w:p w14:paraId="0A193126" w14:textId="56112718" w:rsidR="00C4618F" w:rsidRDefault="00C4618F" w:rsidP="00C4618F">
            <w:pPr>
              <w:spacing w:after="120"/>
            </w:pPr>
            <w:r>
              <w:t>3</w:t>
            </w:r>
            <w:r>
              <w:rPr>
                <w:rFonts w:hint="eastAsia"/>
              </w:rPr>
              <w:t xml:space="preserve">   </w:t>
            </w:r>
            <w:r>
              <w:t xml:space="preserve">Activated functionalities </w:t>
            </w:r>
            <w:r w:rsidR="000F58B5">
              <w:t>refer</w:t>
            </w:r>
            <w:r>
              <w:t xml:space="preserve"> to functionalities already enabled for performing inference</w:t>
            </w:r>
          </w:p>
        </w:tc>
      </w:tr>
    </w:tbl>
    <w:p w14:paraId="798BCBB4" w14:textId="460B714F" w:rsidR="00C4618F" w:rsidRPr="00C4618F" w:rsidRDefault="00C4618F" w:rsidP="001910CC">
      <w:pPr>
        <w:spacing w:after="120"/>
      </w:pPr>
    </w:p>
    <w:p w14:paraId="78BBDEF5" w14:textId="6B97807B" w:rsidR="00FE122D" w:rsidRDefault="00FE122D" w:rsidP="0095326B">
      <w:pPr>
        <w:pStyle w:val="Proposal"/>
        <w:rPr>
          <w:lang w:val="en-US"/>
        </w:rPr>
      </w:pPr>
      <w:bookmarkStart w:id="7" w:name="_Toc178593384"/>
      <w:bookmarkStart w:id="8" w:name="_Toc178593429"/>
      <w:bookmarkStart w:id="9" w:name="_Toc178595114"/>
      <w:bookmarkStart w:id="10" w:name="_Toc178926075"/>
      <w:bookmarkEnd w:id="7"/>
      <w:bookmarkEnd w:id="8"/>
      <w:bookmarkEnd w:id="9"/>
      <w:r w:rsidRPr="008C7150">
        <w:rPr>
          <w:lang w:val="en-US"/>
        </w:rPr>
        <w:t xml:space="preserve">RAN2 should agree </w:t>
      </w:r>
      <w:r>
        <w:rPr>
          <w:rFonts w:hint="eastAsia"/>
          <w:lang w:val="en-US"/>
        </w:rPr>
        <w:t>that</w:t>
      </w:r>
      <w:r w:rsidR="008F7703">
        <w:rPr>
          <w:rFonts w:hint="eastAsia"/>
          <w:lang w:val="en-US"/>
        </w:rPr>
        <w:t xml:space="preserve"> </w:t>
      </w:r>
      <w:r w:rsidR="0095326B">
        <w:rPr>
          <w:lang w:val="en-US"/>
        </w:rPr>
        <w:t>’</w:t>
      </w:r>
      <w:r w:rsidR="0095326B">
        <w:rPr>
          <w:rFonts w:hint="eastAsia"/>
          <w:lang w:val="en-US"/>
        </w:rPr>
        <w:t>Deactivated functionalities refer to functionalities already disabled for performing inference</w:t>
      </w:r>
      <w:r w:rsidR="0095326B">
        <w:rPr>
          <w:lang w:val="en-US"/>
        </w:rPr>
        <w:t>’</w:t>
      </w:r>
      <w:r w:rsidRPr="008C7150">
        <w:rPr>
          <w:lang w:val="en-US"/>
        </w:rPr>
        <w:t>.</w:t>
      </w:r>
      <w:bookmarkEnd w:id="10"/>
    </w:p>
    <w:p w14:paraId="4CC10F3E" w14:textId="77777777" w:rsidR="0095326B" w:rsidRPr="00E046AF" w:rsidRDefault="0095326B" w:rsidP="0095326B">
      <w:pPr>
        <w:pStyle w:val="Proposal"/>
        <w:numPr>
          <w:ilvl w:val="0"/>
          <w:numId w:val="0"/>
        </w:numPr>
        <w:rPr>
          <w:lang w:val="en-US"/>
        </w:rPr>
      </w:pPr>
    </w:p>
    <w:p w14:paraId="4F7C153F" w14:textId="5FF963D1" w:rsidR="006419DB" w:rsidRDefault="008F7703" w:rsidP="00986A01">
      <w:pPr>
        <w:rPr>
          <w:b/>
          <w:lang w:val="en-US"/>
        </w:rPr>
      </w:pPr>
      <w:r w:rsidRPr="008F7703">
        <w:rPr>
          <w:lang w:val="en-US"/>
        </w:rPr>
        <w:t>The above proposal is for the functionalities. Therefore, regarding the process of 'AI/ML deactivation', it refers to simply disabling it for performing inference. That is, if the UE is not configured with any beam measurement from the NW, then the UE does not perform any beam management if the AI/ML BM functionality is deactivated.</w:t>
      </w:r>
    </w:p>
    <w:p w14:paraId="542E7656" w14:textId="77777777" w:rsidR="008F7703" w:rsidRDefault="008F7703" w:rsidP="0095326B">
      <w:pPr>
        <w:pStyle w:val="Proposal"/>
        <w:numPr>
          <w:ilvl w:val="0"/>
          <w:numId w:val="0"/>
        </w:numPr>
        <w:rPr>
          <w:b w:val="0"/>
          <w:bCs w:val="0"/>
          <w:lang w:val="en-US"/>
        </w:rPr>
      </w:pPr>
    </w:p>
    <w:p w14:paraId="17B01708" w14:textId="6A61114D" w:rsidR="008F7703" w:rsidRDefault="008F7703" w:rsidP="008F7703">
      <w:pPr>
        <w:pStyle w:val="Proposal"/>
        <w:rPr>
          <w:lang w:val="en-US"/>
        </w:rPr>
      </w:pPr>
      <w:bookmarkStart w:id="11" w:name="_Toc178926076"/>
      <w:r w:rsidRPr="008F7703">
        <w:rPr>
          <w:lang w:val="en-US"/>
        </w:rPr>
        <w:t>RAN2 should agree that 'Deactivation refers to disabling for performing inference'.</w:t>
      </w:r>
      <w:bookmarkEnd w:id="11"/>
    </w:p>
    <w:p w14:paraId="03398756" w14:textId="77777777" w:rsidR="00126357" w:rsidRDefault="00126357" w:rsidP="00126357">
      <w:pPr>
        <w:pStyle w:val="Proposal"/>
        <w:numPr>
          <w:ilvl w:val="0"/>
          <w:numId w:val="0"/>
        </w:numPr>
        <w:rPr>
          <w:lang w:val="en-US"/>
        </w:rPr>
      </w:pPr>
    </w:p>
    <w:p w14:paraId="346CE1D0" w14:textId="58B064B9" w:rsidR="001910CC" w:rsidRDefault="001910CC" w:rsidP="001910CC">
      <w:pPr>
        <w:pStyle w:val="31"/>
        <w:rPr>
          <w:bCs/>
        </w:rPr>
      </w:pPr>
      <w:r w:rsidRPr="001910CC">
        <w:rPr>
          <w:bCs/>
        </w:rPr>
        <w:t>Application of Fallback to AI/ML Functions</w:t>
      </w:r>
    </w:p>
    <w:p w14:paraId="4302BD35" w14:textId="68EE2E69" w:rsidR="001910CC" w:rsidRPr="001910CC" w:rsidRDefault="001910CC" w:rsidP="001910CC">
      <w:r w:rsidRPr="001910CC">
        <w:t>When applying Fallback to AI/ML functions, it generally involves switching to a backup function when the AI/ML function fails to perform as expected. The following options are available for transitioning:</w:t>
      </w:r>
    </w:p>
    <w:p w14:paraId="7B0FEDA7" w14:textId="1C4045C5" w:rsidR="001910CC" w:rsidRPr="001910CC" w:rsidRDefault="001910CC" w:rsidP="001910CC">
      <w:pPr>
        <w:pStyle w:val="a"/>
        <w:numPr>
          <w:ilvl w:val="0"/>
          <w:numId w:val="60"/>
        </w:numPr>
      </w:pPr>
      <w:r w:rsidRPr="001910CC">
        <w:t>Legacy operation</w:t>
      </w:r>
      <w:r>
        <w:br/>
      </w:r>
      <w:r w:rsidRPr="001910CC">
        <w:t>Switching to a traditional method previously employed by the system, which offers reliable operation.</w:t>
      </w:r>
    </w:p>
    <w:p w14:paraId="510810BD" w14:textId="3A921FB8" w:rsidR="00DF46B4" w:rsidRPr="001910CC" w:rsidRDefault="001910CC" w:rsidP="001910CC">
      <w:pPr>
        <w:pStyle w:val="a"/>
        <w:numPr>
          <w:ilvl w:val="0"/>
          <w:numId w:val="60"/>
        </w:numPr>
      </w:pPr>
      <w:r w:rsidRPr="001910CC">
        <w:t>Another AI/ML function</w:t>
      </w:r>
      <w:r>
        <w:br/>
      </w:r>
      <w:r w:rsidRPr="001910CC">
        <w:t xml:space="preserve">Switching to a different AI/ML </w:t>
      </w:r>
      <w:r w:rsidR="00640259">
        <w:rPr>
          <w:rFonts w:hint="eastAsia"/>
        </w:rPr>
        <w:t xml:space="preserve">functionality or </w:t>
      </w:r>
      <w:r w:rsidRPr="001910CC">
        <w:t>model.</w:t>
      </w:r>
    </w:p>
    <w:p w14:paraId="42A5390F" w14:textId="6C2C715D" w:rsidR="001910CC" w:rsidRDefault="00640259" w:rsidP="001910CC">
      <w:pPr>
        <w:spacing w:after="120"/>
      </w:pPr>
      <w:r w:rsidRPr="00640259">
        <w:lastRenderedPageBreak/>
        <w:t xml:space="preserve">Currently, we are awaiting confirmation from RAN1 </w:t>
      </w:r>
      <w:r>
        <w:rPr>
          <w:rFonts w:hint="eastAsia"/>
        </w:rPr>
        <w:t>[5]</w:t>
      </w:r>
      <w:r w:rsidRPr="00640259">
        <w:t>, but if the granularity is indeed at the sub-use case level, (2) switching to a different AI/ML functionality is not viable</w:t>
      </w:r>
      <w:r>
        <w:rPr>
          <w:rFonts w:hint="eastAsia"/>
        </w:rPr>
        <w:t xml:space="preserve">. </w:t>
      </w:r>
    </w:p>
    <w:p w14:paraId="77DA998F" w14:textId="418982AE" w:rsidR="001910CC" w:rsidRDefault="001910CC" w:rsidP="001910CC">
      <w:pPr>
        <w:spacing w:after="120"/>
      </w:pPr>
      <w:r w:rsidRPr="001910CC">
        <w:t xml:space="preserve">It is important to note that with Fallback, there is </w:t>
      </w:r>
      <w:r w:rsidR="0065094B">
        <w:rPr>
          <w:rFonts w:hint="eastAsia"/>
        </w:rPr>
        <w:t xml:space="preserve">a need to start another procedure (e.g., switching to a corresponding legacy </w:t>
      </w:r>
      <w:r w:rsidR="0065094B">
        <w:t>function</w:t>
      </w:r>
      <w:r w:rsidR="0065094B">
        <w:rPr>
          <w:rFonts w:hint="eastAsia"/>
        </w:rPr>
        <w:t xml:space="preserve"> or another AI/ML model), or there is </w:t>
      </w:r>
      <w:r w:rsidRPr="001910CC">
        <w:t>a possibility of returning to the original AI/ML function once it recovers. This makes Deactivation a permanent shutdown, while Fallback involves a temporary switch.</w:t>
      </w:r>
      <w:r w:rsidR="007928A2" w:rsidRPr="007928A2">
        <w:t xml:space="preserve"> If P7 </w:t>
      </w:r>
      <w:r w:rsidR="00830CD5">
        <w:t>and/</w:t>
      </w:r>
      <w:r w:rsidR="007928A2" w:rsidRPr="007928A2">
        <w:t>or P8, are agreeable, we propose the following:</w:t>
      </w:r>
    </w:p>
    <w:p w14:paraId="78576F7B" w14:textId="77777777" w:rsidR="00126357" w:rsidRDefault="00126357" w:rsidP="001910CC">
      <w:pPr>
        <w:spacing w:after="120"/>
      </w:pPr>
    </w:p>
    <w:p w14:paraId="7315DC6D" w14:textId="4CB2C388" w:rsidR="00FE3B3D" w:rsidRDefault="00FE3B3D" w:rsidP="004922ED">
      <w:pPr>
        <w:pStyle w:val="Proposal"/>
        <w:spacing w:after="120"/>
        <w:rPr>
          <w:lang w:val="en-US"/>
        </w:rPr>
      </w:pPr>
      <w:bookmarkStart w:id="12" w:name="_Toc178926077"/>
      <w:r w:rsidRPr="00FE3B3D">
        <w:rPr>
          <w:lang w:val="en-US"/>
        </w:rPr>
        <w:t xml:space="preserve">RAN2 should agree </w:t>
      </w:r>
      <w:r w:rsidRPr="00FE3B3D">
        <w:rPr>
          <w:rFonts w:hint="eastAsia"/>
          <w:lang w:val="en-US"/>
        </w:rPr>
        <w:t xml:space="preserve">that </w:t>
      </w:r>
      <w:r w:rsidRPr="00FE3B3D">
        <w:rPr>
          <w:lang w:val="en-US"/>
        </w:rPr>
        <w:t xml:space="preserve">Deactivation </w:t>
      </w:r>
      <w:r w:rsidRPr="00FE3B3D">
        <w:rPr>
          <w:rFonts w:hint="eastAsia"/>
          <w:lang w:val="en-US"/>
        </w:rPr>
        <w:t xml:space="preserve">and </w:t>
      </w:r>
      <w:r w:rsidRPr="00FE3B3D">
        <w:rPr>
          <w:lang w:val="en-US"/>
        </w:rPr>
        <w:t xml:space="preserve">Fallback </w:t>
      </w:r>
      <w:r w:rsidR="00830CD5">
        <w:rPr>
          <w:lang w:val="en-US"/>
        </w:rPr>
        <w:t>have</w:t>
      </w:r>
      <w:r w:rsidR="00830CD5" w:rsidRPr="00FE3B3D">
        <w:rPr>
          <w:rFonts w:hint="eastAsia"/>
          <w:lang w:val="en-US"/>
        </w:rPr>
        <w:t xml:space="preserve"> </w:t>
      </w:r>
      <w:r w:rsidRPr="00FE3B3D">
        <w:rPr>
          <w:rFonts w:hint="eastAsia"/>
          <w:lang w:val="en-US"/>
        </w:rPr>
        <w:t>different meaning</w:t>
      </w:r>
      <w:r w:rsidR="00830CD5">
        <w:rPr>
          <w:lang w:val="en-US"/>
        </w:rPr>
        <w:t>s</w:t>
      </w:r>
      <w:r w:rsidRPr="00FE3B3D">
        <w:rPr>
          <w:lang w:val="en-US"/>
        </w:rPr>
        <w:t>.</w:t>
      </w:r>
      <w:bookmarkEnd w:id="12"/>
      <w:r w:rsidRPr="00FE3B3D">
        <w:rPr>
          <w:rFonts w:hint="eastAsia"/>
          <w:lang w:val="en-US"/>
        </w:rPr>
        <w:t xml:space="preserve"> </w:t>
      </w:r>
    </w:p>
    <w:p w14:paraId="1D14D0A4" w14:textId="77777777" w:rsidR="00C13BC8" w:rsidRDefault="00C13BC8" w:rsidP="00C13BC8">
      <w:pPr>
        <w:pStyle w:val="Proposal"/>
        <w:numPr>
          <w:ilvl w:val="0"/>
          <w:numId w:val="0"/>
        </w:numPr>
        <w:spacing w:after="120"/>
        <w:ind w:left="1560"/>
        <w:rPr>
          <w:lang w:val="en-US"/>
        </w:rPr>
      </w:pPr>
    </w:p>
    <w:p w14:paraId="0E368AA8" w14:textId="1BAEF019" w:rsidR="007337E5" w:rsidRDefault="007337E5" w:rsidP="001910CC">
      <w:pPr>
        <w:pStyle w:val="Proposal"/>
        <w:spacing w:after="120"/>
        <w:rPr>
          <w:lang w:val="en-US"/>
        </w:rPr>
      </w:pPr>
      <w:bookmarkStart w:id="13" w:name="_Toc178926078"/>
      <w:r>
        <w:rPr>
          <w:rFonts w:hint="eastAsia"/>
          <w:lang w:val="en-US"/>
        </w:rPr>
        <w:t xml:space="preserve">RAN2 </w:t>
      </w:r>
      <w:r>
        <w:rPr>
          <w:lang w:val="en-US"/>
        </w:rPr>
        <w:t>should</w:t>
      </w:r>
      <w:r>
        <w:rPr>
          <w:rFonts w:hint="eastAsia"/>
          <w:lang w:val="en-US"/>
        </w:rPr>
        <w:t xml:space="preserve"> agree that </w:t>
      </w:r>
      <w:r>
        <w:rPr>
          <w:lang w:val="en-US"/>
        </w:rPr>
        <w:t>‘</w:t>
      </w:r>
      <w:r>
        <w:rPr>
          <w:rFonts w:hint="eastAsia"/>
          <w:lang w:val="en-US"/>
        </w:rPr>
        <w:t xml:space="preserve">Fallback refers to starting </w:t>
      </w:r>
      <w:r>
        <w:rPr>
          <w:lang w:val="en-US"/>
        </w:rPr>
        <w:t>another</w:t>
      </w:r>
      <w:r>
        <w:rPr>
          <w:rFonts w:hint="eastAsia"/>
          <w:lang w:val="en-US"/>
        </w:rPr>
        <w:t xml:space="preserve"> procedure when </w:t>
      </w:r>
      <w:r w:rsidRPr="007337E5">
        <w:rPr>
          <w:lang w:val="en-US"/>
        </w:rPr>
        <w:t xml:space="preserve">a specific </w:t>
      </w:r>
      <w:r>
        <w:rPr>
          <w:rFonts w:hint="eastAsia"/>
          <w:lang w:val="en-US"/>
        </w:rPr>
        <w:t xml:space="preserve">inference </w:t>
      </w:r>
      <w:r w:rsidRPr="007337E5">
        <w:rPr>
          <w:lang w:val="en-US"/>
        </w:rPr>
        <w:t>is unusable</w:t>
      </w:r>
      <w:r>
        <w:rPr>
          <w:lang w:val="en-US"/>
        </w:rPr>
        <w:t>’</w:t>
      </w:r>
      <w:r>
        <w:rPr>
          <w:rFonts w:hint="eastAsia"/>
          <w:lang w:val="en-US"/>
        </w:rPr>
        <w:t>.</w:t>
      </w:r>
      <w:bookmarkEnd w:id="13"/>
    </w:p>
    <w:p w14:paraId="513735BC" w14:textId="77777777" w:rsidR="00126357" w:rsidRPr="007337E5" w:rsidRDefault="00126357" w:rsidP="00126357">
      <w:pPr>
        <w:pStyle w:val="Proposal"/>
        <w:numPr>
          <w:ilvl w:val="0"/>
          <w:numId w:val="0"/>
        </w:numPr>
        <w:spacing w:after="120"/>
        <w:rPr>
          <w:lang w:val="en-US"/>
        </w:rPr>
      </w:pPr>
    </w:p>
    <w:p w14:paraId="76A2A439" w14:textId="37AC3420" w:rsidR="00CB7918" w:rsidRDefault="006F61DF" w:rsidP="00CB7918">
      <w:pPr>
        <w:pStyle w:val="2"/>
        <w:rPr>
          <w:lang w:val="en-US" w:eastAsia="ja-JP"/>
        </w:rPr>
      </w:pPr>
      <w:r w:rsidRPr="006F61DF">
        <w:rPr>
          <w:lang w:val="en-US" w:eastAsia="ja-JP"/>
        </w:rPr>
        <w:t xml:space="preserve">Signaling Considerations for Activation, Deactivation, </w:t>
      </w:r>
      <w:r>
        <w:rPr>
          <w:rFonts w:hint="eastAsia"/>
          <w:lang w:val="en-US" w:eastAsia="ja-JP"/>
        </w:rPr>
        <w:t>Switching</w:t>
      </w:r>
      <w:r w:rsidRPr="006F61DF">
        <w:rPr>
          <w:lang w:val="en-US" w:eastAsia="ja-JP"/>
        </w:rPr>
        <w:t xml:space="preserve">, and </w:t>
      </w:r>
      <w:r>
        <w:rPr>
          <w:rFonts w:hint="eastAsia"/>
          <w:lang w:val="en-US" w:eastAsia="ja-JP"/>
        </w:rPr>
        <w:t>Fallback</w:t>
      </w:r>
    </w:p>
    <w:p w14:paraId="6E51BDB8" w14:textId="03A370B8" w:rsidR="006F61DF" w:rsidRDefault="006F61DF" w:rsidP="006F61DF">
      <w:pPr>
        <w:rPr>
          <w:lang w:val="en-US"/>
        </w:rPr>
      </w:pPr>
      <w:r w:rsidRPr="006F61DF">
        <w:rPr>
          <w:lang w:val="en-US"/>
        </w:rPr>
        <w:t xml:space="preserve">When considering the signaling for Activation, Deactivation, Fallback, </w:t>
      </w:r>
      <w:r>
        <w:rPr>
          <w:rFonts w:hint="eastAsia"/>
          <w:lang w:val="en-US"/>
        </w:rPr>
        <w:t xml:space="preserve">Switching </w:t>
      </w:r>
      <w:r w:rsidRPr="006F61DF">
        <w:rPr>
          <w:lang w:val="en-US"/>
        </w:rPr>
        <w:t xml:space="preserve">and </w:t>
      </w:r>
      <w:r>
        <w:rPr>
          <w:rFonts w:hint="eastAsia"/>
          <w:lang w:val="en-US"/>
        </w:rPr>
        <w:t>Fallback</w:t>
      </w:r>
      <w:r w:rsidRPr="006F61DF">
        <w:rPr>
          <w:lang w:val="en-US"/>
        </w:rPr>
        <w:t xml:space="preserve"> in the context of AI/ML functions, the decision regarding which layer to use (</w:t>
      </w:r>
      <w:r>
        <w:rPr>
          <w:rFonts w:hint="eastAsia"/>
          <w:lang w:val="en-US"/>
        </w:rPr>
        <w:t>DCI</w:t>
      </w:r>
      <w:r w:rsidRPr="006F61DF">
        <w:rPr>
          <w:lang w:val="en-US"/>
        </w:rPr>
        <w:t xml:space="preserve">, </w:t>
      </w:r>
      <w:r>
        <w:rPr>
          <w:rFonts w:hint="eastAsia"/>
          <w:lang w:val="en-US"/>
        </w:rPr>
        <w:t>MAC-CE</w:t>
      </w:r>
      <w:r w:rsidRPr="006F61DF">
        <w:rPr>
          <w:lang w:val="en-US"/>
        </w:rPr>
        <w:t xml:space="preserve">, or </w:t>
      </w:r>
      <w:r>
        <w:rPr>
          <w:rFonts w:hint="eastAsia"/>
          <w:lang w:val="en-US"/>
        </w:rPr>
        <w:t>RRC</w:t>
      </w:r>
      <w:r w:rsidRPr="006F61DF">
        <w:rPr>
          <w:lang w:val="en-US"/>
        </w:rPr>
        <w:t>) is crucial. Each layer offers different trade-offs in terms of real-time responsiveness, control complexity, and flexibility.</w:t>
      </w:r>
    </w:p>
    <w:p w14:paraId="38F87C7D" w14:textId="7099C3C1" w:rsidR="006F61DF" w:rsidRDefault="006F61DF" w:rsidP="006F61DF">
      <w:pPr>
        <w:rPr>
          <w:lang w:val="en-US"/>
        </w:rPr>
      </w:pPr>
      <w:r w:rsidRPr="006F61DF">
        <w:rPr>
          <w:lang w:val="en-US"/>
        </w:rPr>
        <w:t xml:space="preserve">Currently, the decision on which </w:t>
      </w:r>
      <w:r>
        <w:rPr>
          <w:rFonts w:hint="eastAsia"/>
          <w:lang w:val="en-US"/>
        </w:rPr>
        <w:t>signalling</w:t>
      </w:r>
      <w:r w:rsidRPr="006F61DF">
        <w:rPr>
          <w:lang w:val="en-US"/>
        </w:rPr>
        <w:t xml:space="preserve"> (</w:t>
      </w:r>
      <w:r>
        <w:rPr>
          <w:rFonts w:hint="eastAsia"/>
          <w:lang w:val="en-US"/>
        </w:rPr>
        <w:t>DCI</w:t>
      </w:r>
      <w:r w:rsidRPr="006F61DF">
        <w:rPr>
          <w:lang w:val="en-US"/>
        </w:rPr>
        <w:t xml:space="preserve">, </w:t>
      </w:r>
      <w:r>
        <w:rPr>
          <w:rFonts w:hint="eastAsia"/>
          <w:lang w:val="en-US"/>
        </w:rPr>
        <w:t>MAC-CE</w:t>
      </w:r>
      <w:r w:rsidRPr="006F61DF">
        <w:rPr>
          <w:lang w:val="en-US"/>
        </w:rPr>
        <w:t xml:space="preserve">, or </w:t>
      </w:r>
      <w:r>
        <w:rPr>
          <w:rFonts w:hint="eastAsia"/>
          <w:lang w:val="en-US"/>
        </w:rPr>
        <w:t>RRC</w:t>
      </w:r>
      <w:r w:rsidRPr="006F61DF">
        <w:rPr>
          <w:lang w:val="en-US"/>
        </w:rPr>
        <w:t xml:space="preserve">) should be used for signaling these operations should depend on further analysis of the real-time responsiveness and control requirements of each function. Given the complexity of AI/ML functions and their interaction with legacy systems, it is essential that we wait for RAN1’s </w:t>
      </w:r>
      <w:r w:rsidR="006F5A47">
        <w:rPr>
          <w:lang w:val="en-US"/>
        </w:rPr>
        <w:t>progress</w:t>
      </w:r>
      <w:r w:rsidRPr="006F61DF">
        <w:rPr>
          <w:lang w:val="en-US"/>
        </w:rPr>
        <w:t xml:space="preserve"> to provide guidance on the following:</w:t>
      </w:r>
    </w:p>
    <w:p w14:paraId="55730707" w14:textId="15936BD9" w:rsidR="006F61DF" w:rsidRPr="006F61DF" w:rsidRDefault="006F61DF" w:rsidP="006F61DF">
      <w:pPr>
        <w:pStyle w:val="a"/>
        <w:numPr>
          <w:ilvl w:val="0"/>
          <w:numId w:val="61"/>
        </w:numPr>
      </w:pPr>
      <w:r w:rsidRPr="006F61DF">
        <w:t xml:space="preserve">The real-time requirements for each function (Activation, Deactivation, </w:t>
      </w:r>
      <w:r>
        <w:rPr>
          <w:rFonts w:hint="eastAsia"/>
        </w:rPr>
        <w:t>Switching</w:t>
      </w:r>
      <w:r w:rsidR="00C02DB9">
        <w:rPr>
          <w:rFonts w:hint="eastAsia"/>
        </w:rPr>
        <w:t xml:space="preserve">, </w:t>
      </w:r>
      <w:r w:rsidRPr="006F61DF">
        <w:t>and Fallback).</w:t>
      </w:r>
    </w:p>
    <w:p w14:paraId="38E1841D" w14:textId="0083B928" w:rsidR="006F61DF" w:rsidRPr="006F61DF" w:rsidRDefault="006F61DF" w:rsidP="006F61DF">
      <w:pPr>
        <w:pStyle w:val="a"/>
        <w:numPr>
          <w:ilvl w:val="0"/>
          <w:numId w:val="61"/>
        </w:numPr>
      </w:pPr>
      <w:r w:rsidRPr="006F61DF">
        <w:t>The level of control information required for each operation.</w:t>
      </w:r>
    </w:p>
    <w:p w14:paraId="2DD83E07" w14:textId="1E58B4DE" w:rsidR="006F61DF" w:rsidRDefault="006F61DF" w:rsidP="006F61DF">
      <w:pPr>
        <w:pStyle w:val="a"/>
        <w:numPr>
          <w:ilvl w:val="0"/>
          <w:numId w:val="61"/>
        </w:numPr>
      </w:pPr>
      <w:r w:rsidRPr="006F61DF">
        <w:t>The potential impact of using different layers (L1, L2, or L3) on system performance and user experience.</w:t>
      </w:r>
    </w:p>
    <w:p w14:paraId="3D70E33E" w14:textId="77777777" w:rsidR="006F61DF" w:rsidRDefault="006F61DF" w:rsidP="006F61DF"/>
    <w:p w14:paraId="4FBD7788" w14:textId="52C32BB0" w:rsidR="00DF3568" w:rsidRPr="00E046AF" w:rsidRDefault="006F61DF" w:rsidP="00E046AF">
      <w:pPr>
        <w:pStyle w:val="Proposal"/>
        <w:spacing w:after="120"/>
        <w:rPr>
          <w:lang w:val="en-US"/>
        </w:rPr>
      </w:pPr>
      <w:bookmarkStart w:id="14" w:name="_Toc178926079"/>
      <w:r w:rsidRPr="006F61DF">
        <w:rPr>
          <w:lang w:val="en-US"/>
        </w:rPr>
        <w:t>RAN2 should agree to defer the decision on signaling (</w:t>
      </w:r>
      <w:r w:rsidR="00C02DB9">
        <w:rPr>
          <w:rFonts w:hint="eastAsia"/>
          <w:lang w:val="en-US"/>
        </w:rPr>
        <w:t>DCI</w:t>
      </w:r>
      <w:r w:rsidRPr="006F61DF">
        <w:rPr>
          <w:lang w:val="en-US"/>
        </w:rPr>
        <w:t xml:space="preserve">, </w:t>
      </w:r>
      <w:r w:rsidR="00C02DB9">
        <w:rPr>
          <w:rFonts w:hint="eastAsia"/>
          <w:lang w:val="en-US"/>
        </w:rPr>
        <w:t>MAC-CE</w:t>
      </w:r>
      <w:r w:rsidRPr="006F61DF">
        <w:rPr>
          <w:lang w:val="en-US"/>
        </w:rPr>
        <w:t xml:space="preserve">, or </w:t>
      </w:r>
      <w:r w:rsidR="00C02DB9">
        <w:rPr>
          <w:rFonts w:hint="eastAsia"/>
          <w:lang w:val="en-US"/>
        </w:rPr>
        <w:t>RRC</w:t>
      </w:r>
      <w:r w:rsidRPr="006F61DF">
        <w:rPr>
          <w:lang w:val="en-US"/>
        </w:rPr>
        <w:t xml:space="preserve">) for Activation, Deactivation, </w:t>
      </w:r>
      <w:r w:rsidR="00C02DB9">
        <w:rPr>
          <w:rFonts w:hint="eastAsia"/>
          <w:lang w:val="en-US"/>
        </w:rPr>
        <w:t>Switching</w:t>
      </w:r>
      <w:r w:rsidRPr="006F61DF">
        <w:rPr>
          <w:lang w:val="en-US"/>
        </w:rPr>
        <w:t xml:space="preserve">, and </w:t>
      </w:r>
      <w:r w:rsidR="00C02DB9">
        <w:rPr>
          <w:rFonts w:hint="eastAsia"/>
          <w:lang w:val="en-US"/>
        </w:rPr>
        <w:t>Fallback</w:t>
      </w:r>
      <w:r w:rsidRPr="006F61DF">
        <w:rPr>
          <w:lang w:val="en-US"/>
        </w:rPr>
        <w:t xml:space="preserve"> to await RAN1’s </w:t>
      </w:r>
      <w:r w:rsidR="006F5A47">
        <w:rPr>
          <w:lang w:val="en-US"/>
        </w:rPr>
        <w:t>progress</w:t>
      </w:r>
      <w:r w:rsidR="006F5A47" w:rsidRPr="006F61DF">
        <w:rPr>
          <w:lang w:val="en-US"/>
        </w:rPr>
        <w:t xml:space="preserve"> </w:t>
      </w:r>
      <w:r w:rsidRPr="006F61DF">
        <w:rPr>
          <w:lang w:val="en-US"/>
        </w:rPr>
        <w:t>on real-time requirements and control complexity.</w:t>
      </w:r>
      <w:bookmarkEnd w:id="14"/>
      <w:r w:rsidRPr="00FE3B3D">
        <w:rPr>
          <w:rFonts w:hint="eastAsia"/>
          <w:lang w:val="en-US"/>
        </w:rPr>
        <w:t xml:space="preserve"> </w:t>
      </w:r>
    </w:p>
    <w:p w14:paraId="633C44A5" w14:textId="77777777" w:rsidR="006A4BE1" w:rsidRDefault="006A4BE1" w:rsidP="00EE7BA3">
      <w:pPr>
        <w:pStyle w:val="1"/>
      </w:pPr>
      <w:r>
        <w:rPr>
          <w:rFonts w:hint="eastAsia"/>
        </w:rPr>
        <w:t xml:space="preserve">Conclusion </w:t>
      </w:r>
    </w:p>
    <w:p w14:paraId="304E243C" w14:textId="64BDDF07" w:rsidR="005F3877" w:rsidRPr="0059185C" w:rsidRDefault="00D118D3" w:rsidP="00B272D9">
      <w:r w:rsidRPr="00D118D3">
        <w:t xml:space="preserve">In this contribution, we discuss the issues </w:t>
      </w:r>
      <w:r w:rsidR="00673B2C">
        <w:rPr>
          <w:rFonts w:hint="eastAsia"/>
        </w:rPr>
        <w:t xml:space="preserve">in terms of </w:t>
      </w:r>
      <w:r w:rsidR="00673B2C" w:rsidRPr="00673B2C">
        <w:t>LCM of AI/ML for NR air Interface</w:t>
      </w:r>
      <w:r w:rsidRPr="00D118D3">
        <w:t>.</w:t>
      </w:r>
      <w:r>
        <w:rPr>
          <w:rFonts w:hint="eastAsia"/>
        </w:rPr>
        <w:t xml:space="preserve"> </w:t>
      </w:r>
      <w:r w:rsidR="005F3877" w:rsidRPr="005F3877">
        <w:t xml:space="preserve">RAN2 is kindly asked to </w:t>
      </w:r>
      <w:proofErr w:type="gramStart"/>
      <w:r w:rsidR="005F3877" w:rsidRPr="005F3877">
        <w:t>take into account</w:t>
      </w:r>
      <w:proofErr w:type="gramEnd"/>
      <w:r w:rsidR="005F3877" w:rsidRPr="005F3877">
        <w:t xml:space="preserve"> the proposals below:</w:t>
      </w:r>
    </w:p>
    <w:p w14:paraId="1F3C8B6F" w14:textId="6198A463" w:rsidR="004A3377"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78926068" w:history="1">
        <w:r w:rsidR="004A3377" w:rsidRPr="00E15719">
          <w:rPr>
            <w:rStyle w:val="af1"/>
            <w:noProof/>
            <w:lang w:val="en-US"/>
          </w:rPr>
          <w:t>Proposal 1</w:t>
        </w:r>
        <w:r w:rsidR="004A3377">
          <w:rPr>
            <w:rFonts w:asciiTheme="minorHAnsi" w:eastAsiaTheme="minorEastAsia" w:hAnsiTheme="minorHAnsi" w:cstheme="minorBidi"/>
            <w:b w:val="0"/>
            <w:bCs w:val="0"/>
            <w:noProof/>
            <w:kern w:val="2"/>
            <w:sz w:val="22"/>
            <w:szCs w:val="24"/>
            <w:lang w:val="en-US" w:eastAsia="ja-JP"/>
            <w14:ligatures w14:val="standardContextual"/>
          </w:rPr>
          <w:tab/>
        </w:r>
        <w:r w:rsidR="004A3377" w:rsidRPr="00E15719">
          <w:rPr>
            <w:rStyle w:val="af1"/>
            <w:noProof/>
            <w:lang w:val="en-US"/>
          </w:rPr>
          <w:t>RAN2 should agree that Configured functionalities are configured from the NW side to the UE.</w:t>
        </w:r>
      </w:hyperlink>
    </w:p>
    <w:p w14:paraId="70BDD3C0" w14:textId="3F34FB18"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69" w:history="1">
        <w:r w:rsidRPr="00E15719">
          <w:rPr>
            <w:rStyle w:val="af1"/>
            <w:noProof/>
            <w:lang w:val="en-US"/>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no AI/ML functionality can be activated without configuration as a Configured functionalities from NW side.</w:t>
        </w:r>
      </w:hyperlink>
    </w:p>
    <w:p w14:paraId="3D714FF5" w14:textId="62129216"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0" w:history="1">
        <w:r w:rsidRPr="00E15719">
          <w:rPr>
            <w:rStyle w:val="af1"/>
            <w:noProof/>
            <w:lang w:val="en-US"/>
          </w:rPr>
          <w:t>Proposal 3</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NW configuration is required for both proactive reporting and reactive reporting.</w:t>
        </w:r>
      </w:hyperlink>
    </w:p>
    <w:p w14:paraId="3F15305D" w14:textId="7E9E19BB"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1" w:history="1">
        <w:r w:rsidRPr="00E15719">
          <w:rPr>
            <w:rStyle w:val="af1"/>
            <w:noProof/>
            <w:lang w:val="en-US"/>
          </w:rPr>
          <w:t>Proposal 4</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to use Table 1 as the baseline for the signalling directions of the five different functionalities conditions.</w:t>
        </w:r>
      </w:hyperlink>
    </w:p>
    <w:p w14:paraId="2AED28C4" w14:textId="58BBE7BD"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2" w:history="1">
        <w:r w:rsidRPr="00E15719">
          <w:rPr>
            <w:rStyle w:val="af1"/>
            <w:noProof/>
            <w:lang w:val="en-US"/>
          </w:rPr>
          <w:t>Proposal 5</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configured functionalities are always applicable.</w:t>
        </w:r>
      </w:hyperlink>
    </w:p>
    <w:p w14:paraId="6741BDE5" w14:textId="53F27832"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3" w:history="1">
        <w:r w:rsidRPr="00E15719">
          <w:rPr>
            <w:rStyle w:val="af1"/>
            <w:noProof/>
            <w:lang w:val="en-US"/>
          </w:rPr>
          <w:t>Observation 1</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The not applicable but available case converges to being un</w:t>
        </w:r>
        <w:r w:rsidRPr="00E15719">
          <w:rPr>
            <w:rStyle w:val="af1"/>
            <w:noProof/>
            <w:lang w:val="en-US" w:eastAsia="ja-JP"/>
          </w:rPr>
          <w:t>available</w:t>
        </w:r>
        <w:r w:rsidRPr="00E15719">
          <w:rPr>
            <w:rStyle w:val="af1"/>
            <w:noProof/>
            <w:lang w:val="en-US"/>
          </w:rPr>
          <w:t>.</w:t>
        </w:r>
      </w:hyperlink>
    </w:p>
    <w:p w14:paraId="601EDA19" w14:textId="6D72E5C3"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4" w:history="1">
        <w:r w:rsidRPr="00E15719">
          <w:rPr>
            <w:rStyle w:val="af1"/>
            <w:noProof/>
            <w:lang w:val="en-US"/>
          </w:rPr>
          <w:t>Proposal 6</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Available functionalities are unnecessary, since it is included within Applicable functionalities.</w:t>
        </w:r>
      </w:hyperlink>
    </w:p>
    <w:p w14:paraId="1AA1DE1B" w14:textId="5861B980"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5" w:history="1">
        <w:r w:rsidRPr="00E15719">
          <w:rPr>
            <w:rStyle w:val="af1"/>
            <w:noProof/>
            <w:lang w:val="en-US"/>
          </w:rPr>
          <w:t>Proposal 7</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’Deactivated functionalities refer to functionalities already disabled for performing inference’.</w:t>
        </w:r>
      </w:hyperlink>
    </w:p>
    <w:p w14:paraId="4ED2704C" w14:textId="4C18D7CA"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6" w:history="1">
        <w:r w:rsidRPr="00E15719">
          <w:rPr>
            <w:rStyle w:val="af1"/>
            <w:noProof/>
            <w:lang w:val="en-US"/>
          </w:rPr>
          <w:t>Proposal 8</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'Deactivation refers to disabling for performing inference'.</w:t>
        </w:r>
      </w:hyperlink>
    </w:p>
    <w:p w14:paraId="7A2B002D" w14:textId="5FC92C0D"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7" w:history="1">
        <w:r w:rsidRPr="00E15719">
          <w:rPr>
            <w:rStyle w:val="af1"/>
            <w:noProof/>
            <w:lang w:val="en-US"/>
          </w:rPr>
          <w:t>Proposal 9</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Deactivation and Fallback have different meanings.</w:t>
        </w:r>
      </w:hyperlink>
    </w:p>
    <w:p w14:paraId="5EB2C61E" w14:textId="308A8A5D"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8" w:history="1">
        <w:r w:rsidRPr="00E15719">
          <w:rPr>
            <w:rStyle w:val="af1"/>
            <w:noProof/>
            <w:lang w:val="en-US"/>
          </w:rPr>
          <w:t>Proposal 10</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that ‘Fallback refers to starting another procedure when a specific inference is unusable’.</w:t>
        </w:r>
      </w:hyperlink>
    </w:p>
    <w:p w14:paraId="0B674BD6" w14:textId="48416C17" w:rsidR="004A3377" w:rsidRDefault="004A3377">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8926079" w:history="1">
        <w:r w:rsidRPr="00E15719">
          <w:rPr>
            <w:rStyle w:val="af1"/>
            <w:noProof/>
            <w:lang w:val="en-US"/>
          </w:rPr>
          <w:t>Proposal 11</w:t>
        </w:r>
        <w:r>
          <w:rPr>
            <w:rFonts w:asciiTheme="minorHAnsi" w:eastAsiaTheme="minorEastAsia" w:hAnsiTheme="minorHAnsi" w:cstheme="minorBidi"/>
            <w:b w:val="0"/>
            <w:bCs w:val="0"/>
            <w:noProof/>
            <w:kern w:val="2"/>
            <w:sz w:val="22"/>
            <w:szCs w:val="24"/>
            <w:lang w:val="en-US" w:eastAsia="ja-JP"/>
            <w14:ligatures w14:val="standardContextual"/>
          </w:rPr>
          <w:tab/>
        </w:r>
        <w:r w:rsidRPr="00E15719">
          <w:rPr>
            <w:rStyle w:val="af1"/>
            <w:noProof/>
            <w:lang w:val="en-US"/>
          </w:rPr>
          <w:t>RAN2 should agree to defer the decision on signaling (DCI, MAC-CE, or RRC) for Activation, Deactivation, Switching, and Fallback to await RAN1’s progress on real-time requirements and control complexity.</w:t>
        </w:r>
      </w:hyperlink>
    </w:p>
    <w:p w14:paraId="0412EE86" w14:textId="14D5098A" w:rsidR="008F0579" w:rsidRDefault="002C515F" w:rsidP="00A22C2D">
      <w:pPr>
        <w:pStyle w:val="12"/>
        <w:rPr>
          <w:rFonts w:eastAsia="ＭＳ 明朝"/>
        </w:rPr>
      </w:pPr>
      <w:r>
        <w:fldChar w:fldCharType="end"/>
      </w:r>
    </w:p>
    <w:p w14:paraId="65553EFA" w14:textId="77777777" w:rsidR="00C8185F" w:rsidRPr="008B7F4A" w:rsidRDefault="00C8185F" w:rsidP="00B272D9">
      <w:pPr>
        <w:pStyle w:val="1"/>
      </w:pPr>
      <w:bookmarkStart w:id="15" w:name="_Ref432678446"/>
      <w:r>
        <w:rPr>
          <w:rFonts w:hint="eastAsia"/>
        </w:rPr>
        <w:t>References</w:t>
      </w:r>
      <w:bookmarkEnd w:id="15"/>
    </w:p>
    <w:p w14:paraId="125DF4C9" w14:textId="66D9EC55" w:rsidR="008E0215" w:rsidRDefault="00FD4AFD" w:rsidP="008E0215">
      <w:pPr>
        <w:pStyle w:val="a"/>
        <w:numPr>
          <w:ilvl w:val="0"/>
          <w:numId w:val="3"/>
        </w:numPr>
      </w:pPr>
      <w:bookmarkStart w:id="16" w:name="_Ref173414848"/>
      <w:r w:rsidRPr="00FD4AFD">
        <w:t>[POST126][</w:t>
      </w:r>
      <w:proofErr w:type="gramStart"/>
      <w:r w:rsidRPr="00FD4AFD">
        <w:t>032][</w:t>
      </w:r>
      <w:proofErr w:type="gramEnd"/>
      <w:r w:rsidRPr="00FD4AFD">
        <w:t>AIML PHY] LCM (Intel, Samsung)</w:t>
      </w:r>
      <w:bookmarkEnd w:id="16"/>
      <w:r w:rsidR="008E0215">
        <w:rPr>
          <w:rFonts w:hint="eastAsia"/>
        </w:rPr>
        <w:t xml:space="preserve"> </w:t>
      </w:r>
    </w:p>
    <w:p w14:paraId="6C6A7B17" w14:textId="497EBA7F" w:rsidR="00347D11" w:rsidRPr="00347D11" w:rsidRDefault="007261AD" w:rsidP="00347D11">
      <w:pPr>
        <w:pStyle w:val="a"/>
        <w:numPr>
          <w:ilvl w:val="0"/>
          <w:numId w:val="3"/>
        </w:numPr>
      </w:pPr>
      <w:bookmarkStart w:id="17" w:name="_Ref173415519"/>
      <w:r>
        <w:t>“</w:t>
      </w:r>
      <w:r w:rsidR="00347D11" w:rsidRPr="00347D11">
        <w:t>RAN2 Chair’s Notes</w:t>
      </w:r>
      <w:r>
        <w:t>”</w:t>
      </w:r>
      <w:r w:rsidR="00347D11" w:rsidRPr="00347D11">
        <w:t xml:space="preserve">, </w:t>
      </w:r>
      <w:r w:rsidR="001E7523" w:rsidRPr="009D337E">
        <w:t>(InterDigital)</w:t>
      </w:r>
      <w:r w:rsidR="001E7523">
        <w:rPr>
          <w:rFonts w:hint="eastAsia"/>
        </w:rPr>
        <w:t xml:space="preserve">, </w:t>
      </w:r>
      <w:r w:rsidR="00347D11" w:rsidRPr="00347D11">
        <w:t>RAN2#125bis</w:t>
      </w:r>
      <w:bookmarkEnd w:id="17"/>
      <w:r w:rsidR="00347D11" w:rsidRPr="00347D11">
        <w:t xml:space="preserve"> </w:t>
      </w:r>
    </w:p>
    <w:p w14:paraId="38465A16" w14:textId="119D8F98" w:rsidR="00347D11" w:rsidRDefault="007261AD" w:rsidP="00347D11">
      <w:pPr>
        <w:pStyle w:val="a"/>
        <w:numPr>
          <w:ilvl w:val="0"/>
          <w:numId w:val="3"/>
        </w:numPr>
      </w:pPr>
      <w:bookmarkStart w:id="18" w:name="_Ref173415521"/>
      <w:r>
        <w:t>“</w:t>
      </w:r>
      <w:r w:rsidR="00347D11" w:rsidRPr="00347D11">
        <w:t>RAN2 Chair’s Notes</w:t>
      </w:r>
      <w:r>
        <w:t>”</w:t>
      </w:r>
      <w:r w:rsidR="00347D11" w:rsidRPr="00347D11">
        <w:t xml:space="preserve">, </w:t>
      </w:r>
      <w:r w:rsidR="001E7523" w:rsidRPr="009D337E">
        <w:t>(InterDigital)</w:t>
      </w:r>
      <w:r w:rsidR="001E7523">
        <w:rPr>
          <w:rFonts w:hint="eastAsia"/>
        </w:rPr>
        <w:t xml:space="preserve">, </w:t>
      </w:r>
      <w:r w:rsidR="00347D11" w:rsidRPr="00347D11">
        <w:t>RAN2#12</w:t>
      </w:r>
      <w:r w:rsidR="00347D11">
        <w:rPr>
          <w:rFonts w:hint="eastAsia"/>
        </w:rPr>
        <w:t>6</w:t>
      </w:r>
      <w:bookmarkEnd w:id="18"/>
      <w:r w:rsidR="00347D11" w:rsidRPr="00347D11">
        <w:t xml:space="preserve"> </w:t>
      </w:r>
    </w:p>
    <w:p w14:paraId="3C306A0A" w14:textId="5E1DFC62" w:rsidR="001E7523" w:rsidRDefault="001E7523" w:rsidP="00347D11">
      <w:pPr>
        <w:pStyle w:val="a"/>
        <w:numPr>
          <w:ilvl w:val="0"/>
          <w:numId w:val="3"/>
        </w:numPr>
      </w:pPr>
      <w:r>
        <w:t>“</w:t>
      </w:r>
      <w:r w:rsidRPr="00347D11">
        <w:t>RAN2 Chair’s Notes</w:t>
      </w:r>
      <w:r>
        <w:t>”</w:t>
      </w:r>
      <w:r w:rsidRPr="00347D11">
        <w:t xml:space="preserve">, </w:t>
      </w:r>
      <w:r w:rsidRPr="009D337E">
        <w:t>(InterDigital)</w:t>
      </w:r>
      <w:r>
        <w:rPr>
          <w:rFonts w:hint="eastAsia"/>
        </w:rPr>
        <w:t xml:space="preserve">, </w:t>
      </w:r>
      <w:r w:rsidRPr="00347D11">
        <w:t>RAN2#12</w:t>
      </w:r>
      <w:r>
        <w:rPr>
          <w:rFonts w:hint="eastAsia"/>
        </w:rPr>
        <w:t>7</w:t>
      </w:r>
    </w:p>
    <w:p w14:paraId="1F6A7A30" w14:textId="4597F25D" w:rsidR="001E7523" w:rsidRPr="00347D11" w:rsidRDefault="001E7523" w:rsidP="00347D11">
      <w:pPr>
        <w:pStyle w:val="a"/>
        <w:numPr>
          <w:ilvl w:val="0"/>
          <w:numId w:val="3"/>
        </w:numPr>
      </w:pPr>
      <w:r w:rsidRPr="001E7523">
        <w:t>R2-2407848</w:t>
      </w:r>
      <w:r>
        <w:rPr>
          <w:rFonts w:hint="eastAsia"/>
        </w:rPr>
        <w:t xml:space="preserve">, </w:t>
      </w:r>
      <w:r>
        <w:t>“</w:t>
      </w:r>
      <w:r w:rsidRPr="001E7523">
        <w:rPr>
          <w:lang w:val="en-GB"/>
        </w:rPr>
        <w:t>LS on applicable functionality reporting for beam management UE-sided model</w:t>
      </w:r>
      <w:r>
        <w:t>”</w:t>
      </w:r>
      <w:r>
        <w:rPr>
          <w:rFonts w:hint="eastAsia"/>
        </w:rPr>
        <w:t>, (I</w:t>
      </w:r>
      <w:r w:rsidRPr="001E7523">
        <w:t>ntel</w:t>
      </w:r>
      <w:r>
        <w:rPr>
          <w:rFonts w:hint="eastAsia"/>
        </w:rPr>
        <w:t>), RAN2#127</w:t>
      </w:r>
    </w:p>
    <w:sectPr w:rsidR="001E7523" w:rsidRPr="00347D11"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2E048" w14:textId="77777777" w:rsidR="00CB4B3B" w:rsidRPr="00DA4F58" w:rsidRDefault="00CB4B3B" w:rsidP="002E0AB9">
      <w:pPr>
        <w:rPr>
          <w:kern w:val="2"/>
          <w:lang w:eastAsia="zh-CN"/>
        </w:rPr>
      </w:pPr>
      <w:r>
        <w:separator/>
      </w:r>
    </w:p>
  </w:endnote>
  <w:endnote w:type="continuationSeparator" w:id="0">
    <w:p w14:paraId="30C90A9E" w14:textId="77777777" w:rsidR="00CB4B3B" w:rsidRPr="00DA4F58" w:rsidRDefault="00CB4B3B" w:rsidP="002E0AB9">
      <w:pPr>
        <w:rPr>
          <w:kern w:val="2"/>
          <w:lang w:eastAsia="zh-CN"/>
        </w:rPr>
      </w:pPr>
      <w:r>
        <w:continuationSeparator/>
      </w:r>
    </w:p>
  </w:endnote>
  <w:endnote w:type="continuationNotice" w:id="1">
    <w:p w14:paraId="127AA807" w14:textId="77777777" w:rsidR="00CB4B3B" w:rsidRDefault="00CB4B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C62AD" w14:textId="77777777" w:rsidR="00CB4B3B" w:rsidRPr="00DA4F58" w:rsidRDefault="00CB4B3B" w:rsidP="002E0AB9">
      <w:pPr>
        <w:rPr>
          <w:kern w:val="2"/>
          <w:lang w:eastAsia="zh-CN"/>
        </w:rPr>
      </w:pPr>
      <w:r>
        <w:separator/>
      </w:r>
    </w:p>
  </w:footnote>
  <w:footnote w:type="continuationSeparator" w:id="0">
    <w:p w14:paraId="56C7BEBA" w14:textId="77777777" w:rsidR="00CB4B3B" w:rsidRPr="00DA4F58" w:rsidRDefault="00CB4B3B" w:rsidP="002E0AB9">
      <w:pPr>
        <w:rPr>
          <w:kern w:val="2"/>
          <w:lang w:eastAsia="zh-CN"/>
        </w:rPr>
      </w:pPr>
      <w:r>
        <w:continuationSeparator/>
      </w:r>
    </w:p>
  </w:footnote>
  <w:footnote w:type="continuationNotice" w:id="1">
    <w:p w14:paraId="62385CA4" w14:textId="77777777" w:rsidR="00CB4B3B" w:rsidRDefault="00CB4B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B31DC"/>
    <w:multiLevelType w:val="hybridMultilevel"/>
    <w:tmpl w:val="225EDCB0"/>
    <w:lvl w:ilvl="0" w:tplc="0409000F">
      <w:start w:val="1"/>
      <w:numFmt w:val="decimal"/>
      <w:lvlText w:val="%1."/>
      <w:lvlJc w:val="left"/>
      <w:pPr>
        <w:ind w:left="21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722B5B"/>
    <w:multiLevelType w:val="hybridMultilevel"/>
    <w:tmpl w:val="E6284550"/>
    <w:lvl w:ilvl="0" w:tplc="6E647082">
      <w:start w:val="1"/>
      <w:numFmt w:val="bullet"/>
      <w:lvlText w:val=""/>
      <w:lvlJc w:val="left"/>
      <w:pPr>
        <w:ind w:left="720" w:hanging="360"/>
      </w:pPr>
      <w:rPr>
        <w:rFonts w:ascii="Symbol" w:hAnsi="Symbol"/>
      </w:rPr>
    </w:lvl>
    <w:lvl w:ilvl="1" w:tplc="86AAA03A">
      <w:start w:val="1"/>
      <w:numFmt w:val="bullet"/>
      <w:lvlText w:val=""/>
      <w:lvlJc w:val="left"/>
      <w:pPr>
        <w:ind w:left="720" w:hanging="360"/>
      </w:pPr>
      <w:rPr>
        <w:rFonts w:ascii="Symbol" w:hAnsi="Symbol"/>
      </w:rPr>
    </w:lvl>
    <w:lvl w:ilvl="2" w:tplc="477A7FF8">
      <w:start w:val="1"/>
      <w:numFmt w:val="bullet"/>
      <w:lvlText w:val=""/>
      <w:lvlJc w:val="left"/>
      <w:pPr>
        <w:ind w:left="720" w:hanging="360"/>
      </w:pPr>
      <w:rPr>
        <w:rFonts w:ascii="Symbol" w:hAnsi="Symbol"/>
      </w:rPr>
    </w:lvl>
    <w:lvl w:ilvl="3" w:tplc="BA4C8004">
      <w:start w:val="1"/>
      <w:numFmt w:val="bullet"/>
      <w:lvlText w:val=""/>
      <w:lvlJc w:val="left"/>
      <w:pPr>
        <w:ind w:left="720" w:hanging="360"/>
      </w:pPr>
      <w:rPr>
        <w:rFonts w:ascii="Symbol" w:hAnsi="Symbol"/>
      </w:rPr>
    </w:lvl>
    <w:lvl w:ilvl="4" w:tplc="9DE850DA">
      <w:start w:val="1"/>
      <w:numFmt w:val="bullet"/>
      <w:lvlText w:val=""/>
      <w:lvlJc w:val="left"/>
      <w:pPr>
        <w:ind w:left="720" w:hanging="360"/>
      </w:pPr>
      <w:rPr>
        <w:rFonts w:ascii="Symbol" w:hAnsi="Symbol"/>
      </w:rPr>
    </w:lvl>
    <w:lvl w:ilvl="5" w:tplc="0D28F87C">
      <w:start w:val="1"/>
      <w:numFmt w:val="bullet"/>
      <w:lvlText w:val=""/>
      <w:lvlJc w:val="left"/>
      <w:pPr>
        <w:ind w:left="720" w:hanging="360"/>
      </w:pPr>
      <w:rPr>
        <w:rFonts w:ascii="Symbol" w:hAnsi="Symbol"/>
      </w:rPr>
    </w:lvl>
    <w:lvl w:ilvl="6" w:tplc="670CC2DA">
      <w:start w:val="1"/>
      <w:numFmt w:val="bullet"/>
      <w:lvlText w:val=""/>
      <w:lvlJc w:val="left"/>
      <w:pPr>
        <w:ind w:left="720" w:hanging="360"/>
      </w:pPr>
      <w:rPr>
        <w:rFonts w:ascii="Symbol" w:hAnsi="Symbol"/>
      </w:rPr>
    </w:lvl>
    <w:lvl w:ilvl="7" w:tplc="DEBA0A7E">
      <w:start w:val="1"/>
      <w:numFmt w:val="bullet"/>
      <w:lvlText w:val=""/>
      <w:lvlJc w:val="left"/>
      <w:pPr>
        <w:ind w:left="720" w:hanging="360"/>
      </w:pPr>
      <w:rPr>
        <w:rFonts w:ascii="Symbol" w:hAnsi="Symbol"/>
      </w:rPr>
    </w:lvl>
    <w:lvl w:ilvl="8" w:tplc="E3B8A7E4">
      <w:start w:val="1"/>
      <w:numFmt w:val="bullet"/>
      <w:lvlText w:val=""/>
      <w:lvlJc w:val="left"/>
      <w:pPr>
        <w:ind w:left="720" w:hanging="360"/>
      </w:pPr>
      <w:rPr>
        <w:rFonts w:ascii="Symbol" w:hAnsi="Symbol"/>
      </w:rPr>
    </w:lvl>
  </w:abstractNum>
  <w:abstractNum w:abstractNumId="4" w15:restartNumberingAfterBreak="0">
    <w:nsid w:val="0F377523"/>
    <w:multiLevelType w:val="hybridMultilevel"/>
    <w:tmpl w:val="15E45072"/>
    <w:lvl w:ilvl="0" w:tplc="04090001">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B5537F"/>
    <w:multiLevelType w:val="hybridMultilevel"/>
    <w:tmpl w:val="FC0ACC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EF0A92"/>
    <w:multiLevelType w:val="hybridMultilevel"/>
    <w:tmpl w:val="6F56AE6C"/>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1E3279"/>
    <w:multiLevelType w:val="hybridMultilevel"/>
    <w:tmpl w:val="2F7898D6"/>
    <w:lvl w:ilvl="0" w:tplc="C876E982">
      <w:numFmt w:val="bullet"/>
      <w:lvlText w:val="-"/>
      <w:lvlJc w:val="left"/>
      <w:pPr>
        <w:ind w:left="640" w:hanging="440"/>
      </w:pPr>
      <w:rPr>
        <w:rFonts w:ascii="Calibri" w:eastAsiaTheme="minorEastAsia" w:hAnsi="Calibri" w:cs="Calibri" w:hint="default"/>
      </w:rPr>
    </w:lvl>
    <w:lvl w:ilvl="1" w:tplc="C876E982">
      <w:numFmt w:val="bullet"/>
      <w:lvlText w:val="-"/>
      <w:lvlJc w:val="left"/>
      <w:pPr>
        <w:ind w:left="1080" w:hanging="440"/>
      </w:pPr>
      <w:rPr>
        <w:rFonts w:ascii="Calibri" w:eastAsiaTheme="minorEastAsia" w:hAnsi="Calibri" w:cs="Calibri"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1A752CA3"/>
    <w:multiLevelType w:val="hybridMultilevel"/>
    <w:tmpl w:val="80CA35BA"/>
    <w:lvl w:ilvl="0" w:tplc="4E7E9304">
      <w:start w:val="1"/>
      <w:numFmt w:val="decimal"/>
      <w:lvlText w:val="%1."/>
      <w:lvlJc w:val="left"/>
      <w:pPr>
        <w:ind w:left="2240" w:hanging="440"/>
      </w:pPr>
      <w:rPr>
        <w:rFonts w:hint="eastAsia"/>
      </w:rPr>
    </w:lvl>
    <w:lvl w:ilvl="1" w:tplc="04090017" w:tentative="1">
      <w:start w:val="1"/>
      <w:numFmt w:val="aiueoFullWidth"/>
      <w:lvlText w:val="(%2)"/>
      <w:lvlJc w:val="left"/>
      <w:pPr>
        <w:ind w:left="2680" w:hanging="440"/>
      </w:pPr>
    </w:lvl>
    <w:lvl w:ilvl="2" w:tplc="04090011" w:tentative="1">
      <w:start w:val="1"/>
      <w:numFmt w:val="decimalEnclosedCircle"/>
      <w:lvlText w:val="%3"/>
      <w:lvlJc w:val="left"/>
      <w:pPr>
        <w:ind w:left="3120" w:hanging="440"/>
      </w:pPr>
    </w:lvl>
    <w:lvl w:ilvl="3" w:tplc="0409000F" w:tentative="1">
      <w:start w:val="1"/>
      <w:numFmt w:val="decimal"/>
      <w:lvlText w:val="%4."/>
      <w:lvlJc w:val="left"/>
      <w:pPr>
        <w:ind w:left="3560" w:hanging="440"/>
      </w:pPr>
    </w:lvl>
    <w:lvl w:ilvl="4" w:tplc="04090017" w:tentative="1">
      <w:start w:val="1"/>
      <w:numFmt w:val="aiueoFullWidth"/>
      <w:lvlText w:val="(%5)"/>
      <w:lvlJc w:val="left"/>
      <w:pPr>
        <w:ind w:left="4000" w:hanging="440"/>
      </w:pPr>
    </w:lvl>
    <w:lvl w:ilvl="5" w:tplc="04090011" w:tentative="1">
      <w:start w:val="1"/>
      <w:numFmt w:val="decimalEnclosedCircle"/>
      <w:lvlText w:val="%6"/>
      <w:lvlJc w:val="left"/>
      <w:pPr>
        <w:ind w:left="4440" w:hanging="440"/>
      </w:pPr>
    </w:lvl>
    <w:lvl w:ilvl="6" w:tplc="0409000F" w:tentative="1">
      <w:start w:val="1"/>
      <w:numFmt w:val="decimal"/>
      <w:lvlText w:val="%7."/>
      <w:lvlJc w:val="left"/>
      <w:pPr>
        <w:ind w:left="4880" w:hanging="440"/>
      </w:pPr>
    </w:lvl>
    <w:lvl w:ilvl="7" w:tplc="04090017" w:tentative="1">
      <w:start w:val="1"/>
      <w:numFmt w:val="aiueoFullWidth"/>
      <w:lvlText w:val="(%8)"/>
      <w:lvlJc w:val="left"/>
      <w:pPr>
        <w:ind w:left="5320" w:hanging="440"/>
      </w:pPr>
    </w:lvl>
    <w:lvl w:ilvl="8" w:tplc="04090011" w:tentative="1">
      <w:start w:val="1"/>
      <w:numFmt w:val="decimalEnclosedCircle"/>
      <w:lvlText w:val="%9"/>
      <w:lvlJc w:val="left"/>
      <w:pPr>
        <w:ind w:left="5760" w:hanging="440"/>
      </w:pPr>
    </w:lvl>
  </w:abstractNum>
  <w:abstractNum w:abstractNumId="1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010B5"/>
    <w:multiLevelType w:val="hybridMultilevel"/>
    <w:tmpl w:val="2CAE9254"/>
    <w:lvl w:ilvl="0" w:tplc="3CC6C13E">
      <w:start w:val="2"/>
      <w:numFmt w:val="decimal"/>
      <w:lvlText w:val="%1."/>
      <w:lvlJc w:val="left"/>
      <w:pPr>
        <w:ind w:left="161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F7F1262"/>
    <w:multiLevelType w:val="hybridMultilevel"/>
    <w:tmpl w:val="5FA2556A"/>
    <w:lvl w:ilvl="0" w:tplc="C876E982">
      <w:numFmt w:val="bullet"/>
      <w:lvlText w:val="-"/>
      <w:lvlJc w:val="left"/>
      <w:pPr>
        <w:ind w:left="440" w:hanging="440"/>
      </w:pPr>
      <w:rPr>
        <w:rFonts w:ascii="Calibri" w:eastAsiaTheme="minorEastAsia" w:hAnsi="Calibri" w:cs="Calibri" w:hint="default"/>
      </w:rPr>
    </w:lvl>
    <w:lvl w:ilvl="1" w:tplc="C876E982">
      <w:numFmt w:val="bullet"/>
      <w:lvlText w:val="-"/>
      <w:lvlJc w:val="left"/>
      <w:pPr>
        <w:ind w:left="880" w:hanging="440"/>
      </w:pPr>
      <w:rPr>
        <w:rFonts w:ascii="Calibri" w:eastAsiaTheme="minorEastAsia" w:hAnsi="Calibri" w:cs="Calibri"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F57DD4"/>
    <w:multiLevelType w:val="hybridMultilevel"/>
    <w:tmpl w:val="FA5ADA98"/>
    <w:lvl w:ilvl="0" w:tplc="C876E982">
      <w:numFmt w:val="bullet"/>
      <w:lvlText w:val="-"/>
      <w:lvlJc w:val="left"/>
      <w:pPr>
        <w:ind w:left="440" w:hanging="44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35C44AF"/>
    <w:multiLevelType w:val="hybridMultilevel"/>
    <w:tmpl w:val="191E0456"/>
    <w:lvl w:ilvl="0" w:tplc="929CF61A">
      <w:start w:val="1"/>
      <w:numFmt w:val="decimal"/>
      <w:pStyle w:val="Proposal"/>
      <w:lvlText w:val="Proposal %1"/>
      <w:lvlJc w:val="left"/>
      <w:pPr>
        <w:tabs>
          <w:tab w:val="num" w:pos="1590"/>
        </w:tabs>
        <w:ind w:left="1590" w:hanging="420"/>
      </w:pPr>
      <w:rPr>
        <w:lang w:val="en-US"/>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9" w15:restartNumberingAfterBreak="0">
    <w:nsid w:val="279A7864"/>
    <w:multiLevelType w:val="hybridMultilevel"/>
    <w:tmpl w:val="D3C823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7B90E46"/>
    <w:multiLevelType w:val="hybridMultilevel"/>
    <w:tmpl w:val="A440C3C8"/>
    <w:lvl w:ilvl="0" w:tplc="6ABC4650">
      <w:start w:val="1"/>
      <w:numFmt w:val="bullet"/>
      <w:lvlText w:val=""/>
      <w:lvlJc w:val="left"/>
      <w:pPr>
        <w:ind w:left="720" w:hanging="360"/>
      </w:pPr>
      <w:rPr>
        <w:rFonts w:ascii="Symbol" w:hAnsi="Symbol"/>
      </w:rPr>
    </w:lvl>
    <w:lvl w:ilvl="1" w:tplc="B7D8923C">
      <w:start w:val="1"/>
      <w:numFmt w:val="bullet"/>
      <w:lvlText w:val=""/>
      <w:lvlJc w:val="left"/>
      <w:pPr>
        <w:ind w:left="720" w:hanging="360"/>
      </w:pPr>
      <w:rPr>
        <w:rFonts w:ascii="Symbol" w:hAnsi="Symbol"/>
      </w:rPr>
    </w:lvl>
    <w:lvl w:ilvl="2" w:tplc="9C90E68A">
      <w:start w:val="1"/>
      <w:numFmt w:val="bullet"/>
      <w:lvlText w:val=""/>
      <w:lvlJc w:val="left"/>
      <w:pPr>
        <w:ind w:left="720" w:hanging="360"/>
      </w:pPr>
      <w:rPr>
        <w:rFonts w:ascii="Symbol" w:hAnsi="Symbol"/>
      </w:rPr>
    </w:lvl>
    <w:lvl w:ilvl="3" w:tplc="C51A0D82">
      <w:start w:val="1"/>
      <w:numFmt w:val="bullet"/>
      <w:lvlText w:val=""/>
      <w:lvlJc w:val="left"/>
      <w:pPr>
        <w:ind w:left="720" w:hanging="360"/>
      </w:pPr>
      <w:rPr>
        <w:rFonts w:ascii="Symbol" w:hAnsi="Symbol"/>
      </w:rPr>
    </w:lvl>
    <w:lvl w:ilvl="4" w:tplc="8AEC0686">
      <w:start w:val="1"/>
      <w:numFmt w:val="bullet"/>
      <w:lvlText w:val=""/>
      <w:lvlJc w:val="left"/>
      <w:pPr>
        <w:ind w:left="720" w:hanging="360"/>
      </w:pPr>
      <w:rPr>
        <w:rFonts w:ascii="Symbol" w:hAnsi="Symbol"/>
      </w:rPr>
    </w:lvl>
    <w:lvl w:ilvl="5" w:tplc="7E2CC6DC">
      <w:start w:val="1"/>
      <w:numFmt w:val="bullet"/>
      <w:lvlText w:val=""/>
      <w:lvlJc w:val="left"/>
      <w:pPr>
        <w:ind w:left="720" w:hanging="360"/>
      </w:pPr>
      <w:rPr>
        <w:rFonts w:ascii="Symbol" w:hAnsi="Symbol"/>
      </w:rPr>
    </w:lvl>
    <w:lvl w:ilvl="6" w:tplc="881AD264">
      <w:start w:val="1"/>
      <w:numFmt w:val="bullet"/>
      <w:lvlText w:val=""/>
      <w:lvlJc w:val="left"/>
      <w:pPr>
        <w:ind w:left="720" w:hanging="360"/>
      </w:pPr>
      <w:rPr>
        <w:rFonts w:ascii="Symbol" w:hAnsi="Symbol"/>
      </w:rPr>
    </w:lvl>
    <w:lvl w:ilvl="7" w:tplc="FC88B24C">
      <w:start w:val="1"/>
      <w:numFmt w:val="bullet"/>
      <w:lvlText w:val=""/>
      <w:lvlJc w:val="left"/>
      <w:pPr>
        <w:ind w:left="720" w:hanging="360"/>
      </w:pPr>
      <w:rPr>
        <w:rFonts w:ascii="Symbol" w:hAnsi="Symbol"/>
      </w:rPr>
    </w:lvl>
    <w:lvl w:ilvl="8" w:tplc="A4060140">
      <w:start w:val="1"/>
      <w:numFmt w:val="bullet"/>
      <w:lvlText w:val=""/>
      <w:lvlJc w:val="left"/>
      <w:pPr>
        <w:ind w:left="720" w:hanging="360"/>
      </w:pPr>
      <w:rPr>
        <w:rFonts w:ascii="Symbol" w:hAnsi="Symbol"/>
      </w:rPr>
    </w:lvl>
  </w:abstractNum>
  <w:abstractNum w:abstractNumId="21"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C115615"/>
    <w:multiLevelType w:val="hybridMultilevel"/>
    <w:tmpl w:val="2FA65B0C"/>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3B43759"/>
    <w:multiLevelType w:val="hybridMultilevel"/>
    <w:tmpl w:val="0ADCEA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98600B4"/>
    <w:multiLevelType w:val="hybridMultilevel"/>
    <w:tmpl w:val="1BBA2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A18B0"/>
    <w:multiLevelType w:val="hybridMultilevel"/>
    <w:tmpl w:val="7E2CC1A6"/>
    <w:lvl w:ilvl="0" w:tplc="A122194E">
      <w:start w:val="1"/>
      <w:numFmt w:val="bullet"/>
      <w:lvlText w:val=""/>
      <w:lvlJc w:val="left"/>
      <w:pPr>
        <w:ind w:left="720" w:hanging="360"/>
      </w:pPr>
      <w:rPr>
        <w:rFonts w:ascii="Symbol" w:hAnsi="Symbol"/>
      </w:rPr>
    </w:lvl>
    <w:lvl w:ilvl="1" w:tplc="0F2EA104">
      <w:start w:val="1"/>
      <w:numFmt w:val="bullet"/>
      <w:lvlText w:val=""/>
      <w:lvlJc w:val="left"/>
      <w:pPr>
        <w:ind w:left="720" w:hanging="360"/>
      </w:pPr>
      <w:rPr>
        <w:rFonts w:ascii="Symbol" w:hAnsi="Symbol"/>
      </w:rPr>
    </w:lvl>
    <w:lvl w:ilvl="2" w:tplc="B366E082">
      <w:start w:val="1"/>
      <w:numFmt w:val="bullet"/>
      <w:lvlText w:val=""/>
      <w:lvlJc w:val="left"/>
      <w:pPr>
        <w:ind w:left="720" w:hanging="360"/>
      </w:pPr>
      <w:rPr>
        <w:rFonts w:ascii="Symbol" w:hAnsi="Symbol"/>
      </w:rPr>
    </w:lvl>
    <w:lvl w:ilvl="3" w:tplc="6406A92E">
      <w:start w:val="1"/>
      <w:numFmt w:val="bullet"/>
      <w:lvlText w:val=""/>
      <w:lvlJc w:val="left"/>
      <w:pPr>
        <w:ind w:left="720" w:hanging="360"/>
      </w:pPr>
      <w:rPr>
        <w:rFonts w:ascii="Symbol" w:hAnsi="Symbol"/>
      </w:rPr>
    </w:lvl>
    <w:lvl w:ilvl="4" w:tplc="C69852A0">
      <w:start w:val="1"/>
      <w:numFmt w:val="bullet"/>
      <w:lvlText w:val=""/>
      <w:lvlJc w:val="left"/>
      <w:pPr>
        <w:ind w:left="720" w:hanging="360"/>
      </w:pPr>
      <w:rPr>
        <w:rFonts w:ascii="Symbol" w:hAnsi="Symbol"/>
      </w:rPr>
    </w:lvl>
    <w:lvl w:ilvl="5" w:tplc="522AAEFA">
      <w:start w:val="1"/>
      <w:numFmt w:val="bullet"/>
      <w:lvlText w:val=""/>
      <w:lvlJc w:val="left"/>
      <w:pPr>
        <w:ind w:left="720" w:hanging="360"/>
      </w:pPr>
      <w:rPr>
        <w:rFonts w:ascii="Symbol" w:hAnsi="Symbol"/>
      </w:rPr>
    </w:lvl>
    <w:lvl w:ilvl="6" w:tplc="18222CC6">
      <w:start w:val="1"/>
      <w:numFmt w:val="bullet"/>
      <w:lvlText w:val=""/>
      <w:lvlJc w:val="left"/>
      <w:pPr>
        <w:ind w:left="720" w:hanging="360"/>
      </w:pPr>
      <w:rPr>
        <w:rFonts w:ascii="Symbol" w:hAnsi="Symbol"/>
      </w:rPr>
    </w:lvl>
    <w:lvl w:ilvl="7" w:tplc="20E6A228">
      <w:start w:val="1"/>
      <w:numFmt w:val="bullet"/>
      <w:lvlText w:val=""/>
      <w:lvlJc w:val="left"/>
      <w:pPr>
        <w:ind w:left="720" w:hanging="360"/>
      </w:pPr>
      <w:rPr>
        <w:rFonts w:ascii="Symbol" w:hAnsi="Symbol"/>
      </w:rPr>
    </w:lvl>
    <w:lvl w:ilvl="8" w:tplc="8500ED7E">
      <w:start w:val="1"/>
      <w:numFmt w:val="bullet"/>
      <w:lvlText w:val=""/>
      <w:lvlJc w:val="left"/>
      <w:pPr>
        <w:ind w:left="720" w:hanging="360"/>
      </w:pPr>
      <w:rPr>
        <w:rFonts w:ascii="Symbol" w:hAnsi="Symbol"/>
      </w:rPr>
    </w:lvl>
  </w:abstractNum>
  <w:abstractNum w:abstractNumId="29" w15:restartNumberingAfterBreak="0">
    <w:nsid w:val="428F36E0"/>
    <w:multiLevelType w:val="hybridMultilevel"/>
    <w:tmpl w:val="F82C35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3956D5D"/>
    <w:multiLevelType w:val="multilevel"/>
    <w:tmpl w:val="43956D5D"/>
    <w:lvl w:ilvl="0">
      <w:numFmt w:val="bullet"/>
      <w:lvlText w:val="-"/>
      <w:lvlJc w:val="left"/>
      <w:pPr>
        <w:ind w:left="360" w:hanging="360"/>
      </w:pPr>
      <w:rPr>
        <w:rFonts w:ascii="Arial" w:eastAsia="ＭＳ 明朝"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A3805A1"/>
    <w:multiLevelType w:val="hybridMultilevel"/>
    <w:tmpl w:val="53D6C1F6"/>
    <w:lvl w:ilvl="0" w:tplc="6C7A1C22">
      <w:start w:val="1"/>
      <w:numFmt w:val="bullet"/>
      <w:lvlText w:val=""/>
      <w:lvlJc w:val="left"/>
      <w:pPr>
        <w:ind w:left="720" w:hanging="360"/>
      </w:pPr>
      <w:rPr>
        <w:rFonts w:ascii="Symbol" w:hAnsi="Symbol"/>
      </w:rPr>
    </w:lvl>
    <w:lvl w:ilvl="1" w:tplc="CA98CB9A">
      <w:start w:val="1"/>
      <w:numFmt w:val="bullet"/>
      <w:lvlText w:val=""/>
      <w:lvlJc w:val="left"/>
      <w:pPr>
        <w:ind w:left="720" w:hanging="360"/>
      </w:pPr>
      <w:rPr>
        <w:rFonts w:ascii="Symbol" w:hAnsi="Symbol"/>
      </w:rPr>
    </w:lvl>
    <w:lvl w:ilvl="2" w:tplc="88EE8728">
      <w:start w:val="1"/>
      <w:numFmt w:val="bullet"/>
      <w:lvlText w:val=""/>
      <w:lvlJc w:val="left"/>
      <w:pPr>
        <w:ind w:left="720" w:hanging="360"/>
      </w:pPr>
      <w:rPr>
        <w:rFonts w:ascii="Symbol" w:hAnsi="Symbol"/>
      </w:rPr>
    </w:lvl>
    <w:lvl w:ilvl="3" w:tplc="83B63C06">
      <w:start w:val="1"/>
      <w:numFmt w:val="bullet"/>
      <w:lvlText w:val=""/>
      <w:lvlJc w:val="left"/>
      <w:pPr>
        <w:ind w:left="720" w:hanging="360"/>
      </w:pPr>
      <w:rPr>
        <w:rFonts w:ascii="Symbol" w:hAnsi="Symbol"/>
      </w:rPr>
    </w:lvl>
    <w:lvl w:ilvl="4" w:tplc="17FA3174">
      <w:start w:val="1"/>
      <w:numFmt w:val="bullet"/>
      <w:lvlText w:val=""/>
      <w:lvlJc w:val="left"/>
      <w:pPr>
        <w:ind w:left="720" w:hanging="360"/>
      </w:pPr>
      <w:rPr>
        <w:rFonts w:ascii="Symbol" w:hAnsi="Symbol"/>
      </w:rPr>
    </w:lvl>
    <w:lvl w:ilvl="5" w:tplc="89D8A812">
      <w:start w:val="1"/>
      <w:numFmt w:val="bullet"/>
      <w:lvlText w:val=""/>
      <w:lvlJc w:val="left"/>
      <w:pPr>
        <w:ind w:left="720" w:hanging="360"/>
      </w:pPr>
      <w:rPr>
        <w:rFonts w:ascii="Symbol" w:hAnsi="Symbol"/>
      </w:rPr>
    </w:lvl>
    <w:lvl w:ilvl="6" w:tplc="550C2AAA">
      <w:start w:val="1"/>
      <w:numFmt w:val="bullet"/>
      <w:lvlText w:val=""/>
      <w:lvlJc w:val="left"/>
      <w:pPr>
        <w:ind w:left="720" w:hanging="360"/>
      </w:pPr>
      <w:rPr>
        <w:rFonts w:ascii="Symbol" w:hAnsi="Symbol"/>
      </w:rPr>
    </w:lvl>
    <w:lvl w:ilvl="7" w:tplc="400EA2F0">
      <w:start w:val="1"/>
      <w:numFmt w:val="bullet"/>
      <w:lvlText w:val=""/>
      <w:lvlJc w:val="left"/>
      <w:pPr>
        <w:ind w:left="720" w:hanging="360"/>
      </w:pPr>
      <w:rPr>
        <w:rFonts w:ascii="Symbol" w:hAnsi="Symbol"/>
      </w:rPr>
    </w:lvl>
    <w:lvl w:ilvl="8" w:tplc="4EBE306A">
      <w:start w:val="1"/>
      <w:numFmt w:val="bullet"/>
      <w:lvlText w:val=""/>
      <w:lvlJc w:val="left"/>
      <w:pPr>
        <w:ind w:left="720" w:hanging="360"/>
      </w:pPr>
      <w:rPr>
        <w:rFonts w:ascii="Symbol" w:hAnsi="Symbol"/>
      </w:rPr>
    </w:lvl>
  </w:abstractNum>
  <w:abstractNum w:abstractNumId="32" w15:restartNumberingAfterBreak="0">
    <w:nsid w:val="4A8B0940"/>
    <w:multiLevelType w:val="hybridMultilevel"/>
    <w:tmpl w:val="13781F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15AAD"/>
    <w:multiLevelType w:val="hybridMultilevel"/>
    <w:tmpl w:val="E244D922"/>
    <w:lvl w:ilvl="0" w:tplc="9A843978">
      <w:start w:val="1"/>
      <w:numFmt w:val="bullet"/>
      <w:lvlText w:val=""/>
      <w:lvlJc w:val="left"/>
      <w:pPr>
        <w:ind w:left="1080" w:hanging="360"/>
      </w:pPr>
      <w:rPr>
        <w:rFonts w:ascii="Symbol" w:hAnsi="Symbol"/>
      </w:rPr>
    </w:lvl>
    <w:lvl w:ilvl="1" w:tplc="238879F2">
      <w:start w:val="1"/>
      <w:numFmt w:val="bullet"/>
      <w:lvlText w:val=""/>
      <w:lvlJc w:val="left"/>
      <w:pPr>
        <w:ind w:left="1080" w:hanging="360"/>
      </w:pPr>
      <w:rPr>
        <w:rFonts w:ascii="Symbol" w:hAnsi="Symbol"/>
      </w:rPr>
    </w:lvl>
    <w:lvl w:ilvl="2" w:tplc="DD1AF2A6">
      <w:start w:val="1"/>
      <w:numFmt w:val="bullet"/>
      <w:lvlText w:val=""/>
      <w:lvlJc w:val="left"/>
      <w:pPr>
        <w:ind w:left="1080" w:hanging="360"/>
      </w:pPr>
      <w:rPr>
        <w:rFonts w:ascii="Symbol" w:hAnsi="Symbol"/>
      </w:rPr>
    </w:lvl>
    <w:lvl w:ilvl="3" w:tplc="6374EF9A">
      <w:start w:val="1"/>
      <w:numFmt w:val="bullet"/>
      <w:lvlText w:val=""/>
      <w:lvlJc w:val="left"/>
      <w:pPr>
        <w:ind w:left="1080" w:hanging="360"/>
      </w:pPr>
      <w:rPr>
        <w:rFonts w:ascii="Symbol" w:hAnsi="Symbol"/>
      </w:rPr>
    </w:lvl>
    <w:lvl w:ilvl="4" w:tplc="A55AF9BC">
      <w:start w:val="1"/>
      <w:numFmt w:val="bullet"/>
      <w:lvlText w:val=""/>
      <w:lvlJc w:val="left"/>
      <w:pPr>
        <w:ind w:left="1080" w:hanging="360"/>
      </w:pPr>
      <w:rPr>
        <w:rFonts w:ascii="Symbol" w:hAnsi="Symbol"/>
      </w:rPr>
    </w:lvl>
    <w:lvl w:ilvl="5" w:tplc="66763B8C">
      <w:start w:val="1"/>
      <w:numFmt w:val="bullet"/>
      <w:lvlText w:val=""/>
      <w:lvlJc w:val="left"/>
      <w:pPr>
        <w:ind w:left="1080" w:hanging="360"/>
      </w:pPr>
      <w:rPr>
        <w:rFonts w:ascii="Symbol" w:hAnsi="Symbol"/>
      </w:rPr>
    </w:lvl>
    <w:lvl w:ilvl="6" w:tplc="D416CE7C">
      <w:start w:val="1"/>
      <w:numFmt w:val="bullet"/>
      <w:lvlText w:val=""/>
      <w:lvlJc w:val="left"/>
      <w:pPr>
        <w:ind w:left="1080" w:hanging="360"/>
      </w:pPr>
      <w:rPr>
        <w:rFonts w:ascii="Symbol" w:hAnsi="Symbol"/>
      </w:rPr>
    </w:lvl>
    <w:lvl w:ilvl="7" w:tplc="28D49560">
      <w:start w:val="1"/>
      <w:numFmt w:val="bullet"/>
      <w:lvlText w:val=""/>
      <w:lvlJc w:val="left"/>
      <w:pPr>
        <w:ind w:left="1080" w:hanging="360"/>
      </w:pPr>
      <w:rPr>
        <w:rFonts w:ascii="Symbol" w:hAnsi="Symbol"/>
      </w:rPr>
    </w:lvl>
    <w:lvl w:ilvl="8" w:tplc="174C1086">
      <w:start w:val="1"/>
      <w:numFmt w:val="bullet"/>
      <w:lvlText w:val=""/>
      <w:lvlJc w:val="left"/>
      <w:pPr>
        <w:ind w:left="1080" w:hanging="360"/>
      </w:pPr>
      <w:rPr>
        <w:rFonts w:ascii="Symbol" w:hAnsi="Symbol"/>
      </w:rPr>
    </w:lvl>
  </w:abstractNum>
  <w:abstractNum w:abstractNumId="36" w15:restartNumberingAfterBreak="0">
    <w:nsid w:val="52D03D3E"/>
    <w:multiLevelType w:val="hybridMultilevel"/>
    <w:tmpl w:val="8DF09C4C"/>
    <w:lvl w:ilvl="0" w:tplc="B53668C6">
      <w:start w:val="1"/>
      <w:numFmt w:val="bullet"/>
      <w:lvlText w:val=""/>
      <w:lvlJc w:val="left"/>
      <w:pPr>
        <w:ind w:left="1080" w:hanging="360"/>
      </w:pPr>
      <w:rPr>
        <w:rFonts w:ascii="Symbol" w:hAnsi="Symbol"/>
      </w:rPr>
    </w:lvl>
    <w:lvl w:ilvl="1" w:tplc="04B288A6">
      <w:start w:val="1"/>
      <w:numFmt w:val="bullet"/>
      <w:lvlText w:val=""/>
      <w:lvlJc w:val="left"/>
      <w:pPr>
        <w:ind w:left="1080" w:hanging="360"/>
      </w:pPr>
      <w:rPr>
        <w:rFonts w:ascii="Symbol" w:hAnsi="Symbol"/>
      </w:rPr>
    </w:lvl>
    <w:lvl w:ilvl="2" w:tplc="D01A2BA8">
      <w:start w:val="1"/>
      <w:numFmt w:val="bullet"/>
      <w:lvlText w:val=""/>
      <w:lvlJc w:val="left"/>
      <w:pPr>
        <w:ind w:left="1080" w:hanging="360"/>
      </w:pPr>
      <w:rPr>
        <w:rFonts w:ascii="Symbol" w:hAnsi="Symbol"/>
      </w:rPr>
    </w:lvl>
    <w:lvl w:ilvl="3" w:tplc="2F3A1EC8">
      <w:start w:val="1"/>
      <w:numFmt w:val="bullet"/>
      <w:lvlText w:val=""/>
      <w:lvlJc w:val="left"/>
      <w:pPr>
        <w:ind w:left="1080" w:hanging="360"/>
      </w:pPr>
      <w:rPr>
        <w:rFonts w:ascii="Symbol" w:hAnsi="Symbol"/>
      </w:rPr>
    </w:lvl>
    <w:lvl w:ilvl="4" w:tplc="4BF0AE10">
      <w:start w:val="1"/>
      <w:numFmt w:val="bullet"/>
      <w:lvlText w:val=""/>
      <w:lvlJc w:val="left"/>
      <w:pPr>
        <w:ind w:left="1080" w:hanging="360"/>
      </w:pPr>
      <w:rPr>
        <w:rFonts w:ascii="Symbol" w:hAnsi="Symbol"/>
      </w:rPr>
    </w:lvl>
    <w:lvl w:ilvl="5" w:tplc="4912BC7C">
      <w:start w:val="1"/>
      <w:numFmt w:val="bullet"/>
      <w:lvlText w:val=""/>
      <w:lvlJc w:val="left"/>
      <w:pPr>
        <w:ind w:left="1080" w:hanging="360"/>
      </w:pPr>
      <w:rPr>
        <w:rFonts w:ascii="Symbol" w:hAnsi="Symbol"/>
      </w:rPr>
    </w:lvl>
    <w:lvl w:ilvl="6" w:tplc="571AD77C">
      <w:start w:val="1"/>
      <w:numFmt w:val="bullet"/>
      <w:lvlText w:val=""/>
      <w:lvlJc w:val="left"/>
      <w:pPr>
        <w:ind w:left="1080" w:hanging="360"/>
      </w:pPr>
      <w:rPr>
        <w:rFonts w:ascii="Symbol" w:hAnsi="Symbol"/>
      </w:rPr>
    </w:lvl>
    <w:lvl w:ilvl="7" w:tplc="5928D4C4">
      <w:start w:val="1"/>
      <w:numFmt w:val="bullet"/>
      <w:lvlText w:val=""/>
      <w:lvlJc w:val="left"/>
      <w:pPr>
        <w:ind w:left="1080" w:hanging="360"/>
      </w:pPr>
      <w:rPr>
        <w:rFonts w:ascii="Symbol" w:hAnsi="Symbol"/>
      </w:rPr>
    </w:lvl>
    <w:lvl w:ilvl="8" w:tplc="DFEC13AC">
      <w:start w:val="1"/>
      <w:numFmt w:val="bullet"/>
      <w:lvlText w:val=""/>
      <w:lvlJc w:val="left"/>
      <w:pPr>
        <w:ind w:left="1080" w:hanging="360"/>
      </w:pPr>
      <w:rPr>
        <w:rFonts w:ascii="Symbol" w:hAnsi="Symbol"/>
      </w:rPr>
    </w:lvl>
  </w:abstractNum>
  <w:abstractNum w:abstractNumId="37" w15:restartNumberingAfterBreak="0">
    <w:nsid w:val="52E01A17"/>
    <w:multiLevelType w:val="hybridMultilevel"/>
    <w:tmpl w:val="EE40A136"/>
    <w:lvl w:ilvl="0" w:tplc="35A201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54B31C7B"/>
    <w:multiLevelType w:val="hybridMultilevel"/>
    <w:tmpl w:val="BED2F26C"/>
    <w:lvl w:ilvl="0" w:tplc="49FE12AC">
      <w:numFmt w:val="bullet"/>
      <w:lvlText w:val="-"/>
      <w:lvlJc w:val="left"/>
      <w:pPr>
        <w:ind w:left="360" w:hanging="360"/>
      </w:pPr>
      <w:rPr>
        <w:rFonts w:ascii="Times New Roman" w:eastAsia="ＭＳ 明朝"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9D5DF7"/>
    <w:multiLevelType w:val="hybridMultilevel"/>
    <w:tmpl w:val="2D4E747E"/>
    <w:lvl w:ilvl="0" w:tplc="BC3023D0">
      <w:start w:val="8"/>
      <w:numFmt w:val="bullet"/>
      <w:suff w:val="space"/>
      <w:lvlText w:val="-"/>
      <w:lvlJc w:val="left"/>
      <w:pPr>
        <w:ind w:left="0" w:firstLine="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9F4334"/>
    <w:multiLevelType w:val="hybridMultilevel"/>
    <w:tmpl w:val="005E7042"/>
    <w:lvl w:ilvl="0" w:tplc="1B32932E">
      <w:start w:val="4"/>
      <w:numFmt w:val="bullet"/>
      <w:lvlText w:val="-"/>
      <w:lvlJc w:val="left"/>
      <w:pPr>
        <w:ind w:left="440" w:hanging="440"/>
      </w:pPr>
      <w:rPr>
        <w:rFonts w:ascii="Calibri" w:eastAsia="Times New Roman"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DA95429"/>
    <w:multiLevelType w:val="hybridMultilevel"/>
    <w:tmpl w:val="038C67C2"/>
    <w:lvl w:ilvl="0" w:tplc="1AA8048E">
      <w:start w:val="1"/>
      <w:numFmt w:val="bullet"/>
      <w:lvlText w:val=""/>
      <w:lvlJc w:val="left"/>
      <w:pPr>
        <w:ind w:left="720" w:hanging="360"/>
      </w:pPr>
      <w:rPr>
        <w:rFonts w:ascii="Symbol" w:hAnsi="Symbol"/>
      </w:rPr>
    </w:lvl>
    <w:lvl w:ilvl="1" w:tplc="F9A49650">
      <w:start w:val="1"/>
      <w:numFmt w:val="bullet"/>
      <w:lvlText w:val=""/>
      <w:lvlJc w:val="left"/>
      <w:pPr>
        <w:ind w:left="720" w:hanging="360"/>
      </w:pPr>
      <w:rPr>
        <w:rFonts w:ascii="Symbol" w:hAnsi="Symbol"/>
      </w:rPr>
    </w:lvl>
    <w:lvl w:ilvl="2" w:tplc="E71CB324">
      <w:start w:val="1"/>
      <w:numFmt w:val="bullet"/>
      <w:lvlText w:val=""/>
      <w:lvlJc w:val="left"/>
      <w:pPr>
        <w:ind w:left="720" w:hanging="360"/>
      </w:pPr>
      <w:rPr>
        <w:rFonts w:ascii="Symbol" w:hAnsi="Symbol"/>
      </w:rPr>
    </w:lvl>
    <w:lvl w:ilvl="3" w:tplc="EBB6464A">
      <w:start w:val="1"/>
      <w:numFmt w:val="bullet"/>
      <w:lvlText w:val=""/>
      <w:lvlJc w:val="left"/>
      <w:pPr>
        <w:ind w:left="720" w:hanging="360"/>
      </w:pPr>
      <w:rPr>
        <w:rFonts w:ascii="Symbol" w:hAnsi="Symbol"/>
      </w:rPr>
    </w:lvl>
    <w:lvl w:ilvl="4" w:tplc="1228E5E0">
      <w:start w:val="1"/>
      <w:numFmt w:val="bullet"/>
      <w:lvlText w:val=""/>
      <w:lvlJc w:val="left"/>
      <w:pPr>
        <w:ind w:left="720" w:hanging="360"/>
      </w:pPr>
      <w:rPr>
        <w:rFonts w:ascii="Symbol" w:hAnsi="Symbol"/>
      </w:rPr>
    </w:lvl>
    <w:lvl w:ilvl="5" w:tplc="713EF4EE">
      <w:start w:val="1"/>
      <w:numFmt w:val="bullet"/>
      <w:lvlText w:val=""/>
      <w:lvlJc w:val="left"/>
      <w:pPr>
        <w:ind w:left="720" w:hanging="360"/>
      </w:pPr>
      <w:rPr>
        <w:rFonts w:ascii="Symbol" w:hAnsi="Symbol"/>
      </w:rPr>
    </w:lvl>
    <w:lvl w:ilvl="6" w:tplc="D938EBE6">
      <w:start w:val="1"/>
      <w:numFmt w:val="bullet"/>
      <w:lvlText w:val=""/>
      <w:lvlJc w:val="left"/>
      <w:pPr>
        <w:ind w:left="720" w:hanging="360"/>
      </w:pPr>
      <w:rPr>
        <w:rFonts w:ascii="Symbol" w:hAnsi="Symbol"/>
      </w:rPr>
    </w:lvl>
    <w:lvl w:ilvl="7" w:tplc="709C8104">
      <w:start w:val="1"/>
      <w:numFmt w:val="bullet"/>
      <w:lvlText w:val=""/>
      <w:lvlJc w:val="left"/>
      <w:pPr>
        <w:ind w:left="720" w:hanging="360"/>
      </w:pPr>
      <w:rPr>
        <w:rFonts w:ascii="Symbol" w:hAnsi="Symbol"/>
      </w:rPr>
    </w:lvl>
    <w:lvl w:ilvl="8" w:tplc="F30A5B42">
      <w:start w:val="1"/>
      <w:numFmt w:val="bullet"/>
      <w:lvlText w:val=""/>
      <w:lvlJc w:val="left"/>
      <w:pPr>
        <w:ind w:left="720" w:hanging="360"/>
      </w:pPr>
      <w:rPr>
        <w:rFonts w:ascii="Symbol" w:hAnsi="Symbol"/>
      </w:rPr>
    </w:lvl>
  </w:abstractNum>
  <w:abstractNum w:abstractNumId="43" w15:restartNumberingAfterBreak="0">
    <w:nsid w:val="5DB004F8"/>
    <w:multiLevelType w:val="hybridMultilevel"/>
    <w:tmpl w:val="94564480"/>
    <w:lvl w:ilvl="0" w:tplc="C90C5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8B511C"/>
    <w:multiLevelType w:val="hybridMultilevel"/>
    <w:tmpl w:val="E910AE18"/>
    <w:lvl w:ilvl="0" w:tplc="0409000F">
      <w:start w:val="1"/>
      <w:numFmt w:val="decimal"/>
      <w:lvlText w:val="%1."/>
      <w:lvlJc w:val="left"/>
      <w:pPr>
        <w:ind w:left="2220" w:hanging="420"/>
      </w:pPr>
    </w:lvl>
    <w:lvl w:ilvl="1" w:tplc="04090017" w:tentative="1">
      <w:start w:val="1"/>
      <w:numFmt w:val="aiueoFullWidth"/>
      <w:lvlText w:val="(%2)"/>
      <w:lvlJc w:val="left"/>
      <w:pPr>
        <w:ind w:left="2640" w:hanging="420"/>
      </w:pPr>
    </w:lvl>
    <w:lvl w:ilvl="2" w:tplc="04090011" w:tentative="1">
      <w:start w:val="1"/>
      <w:numFmt w:val="decimalEnclosedCircle"/>
      <w:lvlText w:val="%3"/>
      <w:lvlJc w:val="left"/>
      <w:pPr>
        <w:ind w:left="3060" w:hanging="420"/>
      </w:pPr>
    </w:lvl>
    <w:lvl w:ilvl="3" w:tplc="0409000F" w:tentative="1">
      <w:start w:val="1"/>
      <w:numFmt w:val="decimal"/>
      <w:lvlText w:val="%4."/>
      <w:lvlJc w:val="left"/>
      <w:pPr>
        <w:ind w:left="3480" w:hanging="420"/>
      </w:pPr>
    </w:lvl>
    <w:lvl w:ilvl="4" w:tplc="04090017" w:tentative="1">
      <w:start w:val="1"/>
      <w:numFmt w:val="aiueoFullWidth"/>
      <w:lvlText w:val="(%5)"/>
      <w:lvlJc w:val="left"/>
      <w:pPr>
        <w:ind w:left="3900" w:hanging="420"/>
      </w:pPr>
    </w:lvl>
    <w:lvl w:ilvl="5" w:tplc="04090011" w:tentative="1">
      <w:start w:val="1"/>
      <w:numFmt w:val="decimalEnclosedCircle"/>
      <w:lvlText w:val="%6"/>
      <w:lvlJc w:val="left"/>
      <w:pPr>
        <w:ind w:left="4320" w:hanging="420"/>
      </w:pPr>
    </w:lvl>
    <w:lvl w:ilvl="6" w:tplc="0409000F" w:tentative="1">
      <w:start w:val="1"/>
      <w:numFmt w:val="decimal"/>
      <w:lvlText w:val="%7."/>
      <w:lvlJc w:val="left"/>
      <w:pPr>
        <w:ind w:left="4740" w:hanging="420"/>
      </w:pPr>
    </w:lvl>
    <w:lvl w:ilvl="7" w:tplc="04090017" w:tentative="1">
      <w:start w:val="1"/>
      <w:numFmt w:val="aiueoFullWidth"/>
      <w:lvlText w:val="(%8)"/>
      <w:lvlJc w:val="left"/>
      <w:pPr>
        <w:ind w:left="5160" w:hanging="420"/>
      </w:pPr>
    </w:lvl>
    <w:lvl w:ilvl="8" w:tplc="04090011" w:tentative="1">
      <w:start w:val="1"/>
      <w:numFmt w:val="decimalEnclosedCircle"/>
      <w:lvlText w:val="%9"/>
      <w:lvlJc w:val="left"/>
      <w:pPr>
        <w:ind w:left="5580" w:hanging="420"/>
      </w:pPr>
    </w:lvl>
  </w:abstractNum>
  <w:abstractNum w:abstractNumId="46"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7" w15:restartNumberingAfterBreak="0">
    <w:nsid w:val="62B202AC"/>
    <w:multiLevelType w:val="hybridMultilevel"/>
    <w:tmpl w:val="667C030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34222C7"/>
    <w:multiLevelType w:val="hybridMultilevel"/>
    <w:tmpl w:val="FD72AEA4"/>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5A40280"/>
    <w:multiLevelType w:val="hybridMultilevel"/>
    <w:tmpl w:val="943AEA50"/>
    <w:lvl w:ilvl="0" w:tplc="264ED63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71B5498"/>
    <w:multiLevelType w:val="hybridMultilevel"/>
    <w:tmpl w:val="24EE3F02"/>
    <w:lvl w:ilvl="0" w:tplc="0409000F">
      <w:start w:val="1"/>
      <w:numFmt w:val="decimal"/>
      <w:lvlText w:val="%1."/>
      <w:lvlJc w:val="left"/>
      <w:pPr>
        <w:ind w:left="3080" w:hanging="440"/>
      </w:pPr>
    </w:lvl>
    <w:lvl w:ilvl="1" w:tplc="04090017" w:tentative="1">
      <w:start w:val="1"/>
      <w:numFmt w:val="aiueoFullWidth"/>
      <w:lvlText w:val="(%2)"/>
      <w:lvlJc w:val="left"/>
      <w:pPr>
        <w:ind w:left="3520" w:hanging="440"/>
      </w:pPr>
    </w:lvl>
    <w:lvl w:ilvl="2" w:tplc="04090011" w:tentative="1">
      <w:start w:val="1"/>
      <w:numFmt w:val="decimalEnclosedCircle"/>
      <w:lvlText w:val="%3"/>
      <w:lvlJc w:val="left"/>
      <w:pPr>
        <w:ind w:left="3960" w:hanging="440"/>
      </w:pPr>
    </w:lvl>
    <w:lvl w:ilvl="3" w:tplc="0409000F" w:tentative="1">
      <w:start w:val="1"/>
      <w:numFmt w:val="decimal"/>
      <w:lvlText w:val="%4."/>
      <w:lvlJc w:val="left"/>
      <w:pPr>
        <w:ind w:left="4400" w:hanging="440"/>
      </w:pPr>
    </w:lvl>
    <w:lvl w:ilvl="4" w:tplc="04090017" w:tentative="1">
      <w:start w:val="1"/>
      <w:numFmt w:val="aiueoFullWidth"/>
      <w:lvlText w:val="(%5)"/>
      <w:lvlJc w:val="left"/>
      <w:pPr>
        <w:ind w:left="4840" w:hanging="440"/>
      </w:pPr>
    </w:lvl>
    <w:lvl w:ilvl="5" w:tplc="04090011" w:tentative="1">
      <w:start w:val="1"/>
      <w:numFmt w:val="decimalEnclosedCircle"/>
      <w:lvlText w:val="%6"/>
      <w:lvlJc w:val="left"/>
      <w:pPr>
        <w:ind w:left="5280" w:hanging="440"/>
      </w:pPr>
    </w:lvl>
    <w:lvl w:ilvl="6" w:tplc="0409000F" w:tentative="1">
      <w:start w:val="1"/>
      <w:numFmt w:val="decimal"/>
      <w:lvlText w:val="%7."/>
      <w:lvlJc w:val="left"/>
      <w:pPr>
        <w:ind w:left="5720" w:hanging="440"/>
      </w:pPr>
    </w:lvl>
    <w:lvl w:ilvl="7" w:tplc="04090017" w:tentative="1">
      <w:start w:val="1"/>
      <w:numFmt w:val="aiueoFullWidth"/>
      <w:lvlText w:val="(%8)"/>
      <w:lvlJc w:val="left"/>
      <w:pPr>
        <w:ind w:left="6160" w:hanging="440"/>
      </w:pPr>
    </w:lvl>
    <w:lvl w:ilvl="8" w:tplc="04090011" w:tentative="1">
      <w:start w:val="1"/>
      <w:numFmt w:val="decimalEnclosedCircle"/>
      <w:lvlText w:val="%9"/>
      <w:lvlJc w:val="left"/>
      <w:pPr>
        <w:ind w:left="6600" w:hanging="440"/>
      </w:pPr>
    </w:lvl>
  </w:abstractNum>
  <w:abstractNum w:abstractNumId="5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26672A2"/>
    <w:multiLevelType w:val="hybridMultilevel"/>
    <w:tmpl w:val="E05E382A"/>
    <w:lvl w:ilvl="0" w:tplc="90E074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73E55F90"/>
    <w:multiLevelType w:val="hybridMultilevel"/>
    <w:tmpl w:val="ACFCE66A"/>
    <w:lvl w:ilvl="0" w:tplc="7DC463F4">
      <w:start w:val="3"/>
      <w:numFmt w:val="decimal"/>
      <w:lvlText w:val="%1."/>
      <w:lvlJc w:val="left"/>
      <w:pPr>
        <w:ind w:left="21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7C9B0C32"/>
    <w:multiLevelType w:val="hybridMultilevel"/>
    <w:tmpl w:val="0590AA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30234672">
    <w:abstractNumId w:val="46"/>
  </w:num>
  <w:num w:numId="2" w16cid:durableId="618802875">
    <w:abstractNumId w:val="21"/>
  </w:num>
  <w:num w:numId="3" w16cid:durableId="14115701">
    <w:abstractNumId w:val="59"/>
  </w:num>
  <w:num w:numId="4" w16cid:durableId="353389180">
    <w:abstractNumId w:val="18"/>
  </w:num>
  <w:num w:numId="5" w16cid:durableId="728498260">
    <w:abstractNumId w:val="33"/>
  </w:num>
  <w:num w:numId="6" w16cid:durableId="575557027">
    <w:abstractNumId w:val="11"/>
  </w:num>
  <w:num w:numId="7" w16cid:durableId="583800496">
    <w:abstractNumId w:val="56"/>
  </w:num>
  <w:num w:numId="8" w16cid:durableId="430009660">
    <w:abstractNumId w:val="7"/>
  </w:num>
  <w:num w:numId="9" w16cid:durableId="1825972888">
    <w:abstractNumId w:val="29"/>
  </w:num>
  <w:num w:numId="10" w16cid:durableId="748772540">
    <w:abstractNumId w:val="8"/>
  </w:num>
  <w:num w:numId="11" w16cid:durableId="1412315317">
    <w:abstractNumId w:val="24"/>
  </w:num>
  <w:num w:numId="12" w16cid:durableId="473987326">
    <w:abstractNumId w:val="0"/>
  </w:num>
  <w:num w:numId="13" w16cid:durableId="2081753401">
    <w:abstractNumId w:val="5"/>
  </w:num>
  <w:num w:numId="14" w16cid:durableId="838231341">
    <w:abstractNumId w:val="14"/>
  </w:num>
  <w:num w:numId="15" w16cid:durableId="75709201">
    <w:abstractNumId w:val="25"/>
  </w:num>
  <w:num w:numId="16" w16cid:durableId="170413418">
    <w:abstractNumId w:val="49"/>
  </w:num>
  <w:num w:numId="17" w16cid:durableId="1237130734">
    <w:abstractNumId w:val="54"/>
  </w:num>
  <w:num w:numId="18" w16cid:durableId="952131343">
    <w:abstractNumId w:val="52"/>
  </w:num>
  <w:num w:numId="19" w16cid:durableId="1203179071">
    <w:abstractNumId w:val="38"/>
  </w:num>
  <w:num w:numId="20" w16cid:durableId="1617323571">
    <w:abstractNumId w:val="23"/>
  </w:num>
  <w:num w:numId="21" w16cid:durableId="1233420228">
    <w:abstractNumId w:val="45"/>
  </w:num>
  <w:num w:numId="22" w16cid:durableId="1986467659">
    <w:abstractNumId w:val="51"/>
  </w:num>
  <w:num w:numId="23" w16cid:durableId="1622111861">
    <w:abstractNumId w:val="32"/>
  </w:num>
  <w:num w:numId="24" w16cid:durableId="1966231001">
    <w:abstractNumId w:val="19"/>
  </w:num>
  <w:num w:numId="25" w16cid:durableId="2090803860">
    <w:abstractNumId w:val="60"/>
  </w:num>
  <w:num w:numId="26" w16cid:durableId="902450202">
    <w:abstractNumId w:val="13"/>
  </w:num>
  <w:num w:numId="27" w16cid:durableId="1028527933">
    <w:abstractNumId w:val="58"/>
  </w:num>
  <w:num w:numId="28" w16cid:durableId="2093815582">
    <w:abstractNumId w:val="15"/>
  </w:num>
  <w:num w:numId="29" w16cid:durableId="169218002">
    <w:abstractNumId w:val="2"/>
  </w:num>
  <w:num w:numId="30" w16cid:durableId="651952687">
    <w:abstractNumId w:val="47"/>
  </w:num>
  <w:num w:numId="31" w16cid:durableId="1801923762">
    <w:abstractNumId w:val="26"/>
  </w:num>
  <w:num w:numId="32" w16cid:durableId="528108125">
    <w:abstractNumId w:val="27"/>
  </w:num>
  <w:num w:numId="33" w16cid:durableId="545071707">
    <w:abstractNumId w:val="44"/>
  </w:num>
  <w:num w:numId="34" w16cid:durableId="1350644206">
    <w:abstractNumId w:val="6"/>
  </w:num>
  <w:num w:numId="35" w16cid:durableId="1992784461">
    <w:abstractNumId w:val="34"/>
  </w:num>
  <w:num w:numId="36" w16cid:durableId="242957762">
    <w:abstractNumId w:val="4"/>
  </w:num>
  <w:num w:numId="37" w16cid:durableId="1712654868">
    <w:abstractNumId w:val="53"/>
  </w:num>
  <w:num w:numId="38" w16cid:durableId="15376166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252006854">
    <w:abstractNumId w:val="40"/>
  </w:num>
  <w:num w:numId="40" w16cid:durableId="583150909">
    <w:abstractNumId w:val="37"/>
  </w:num>
  <w:num w:numId="41" w16cid:durableId="329992314">
    <w:abstractNumId w:val="10"/>
  </w:num>
  <w:num w:numId="42" w16cid:durableId="1593657931">
    <w:abstractNumId w:val="12"/>
  </w:num>
  <w:num w:numId="43" w16cid:durableId="789787780">
    <w:abstractNumId w:val="17"/>
  </w:num>
  <w:num w:numId="44" w16cid:durableId="709887882">
    <w:abstractNumId w:val="16"/>
  </w:num>
  <w:num w:numId="45" w16cid:durableId="1847479139">
    <w:abstractNumId w:val="50"/>
  </w:num>
  <w:num w:numId="46" w16cid:durableId="835417922">
    <w:abstractNumId w:val="55"/>
  </w:num>
  <w:num w:numId="47" w16cid:durableId="225724140">
    <w:abstractNumId w:val="30"/>
  </w:num>
  <w:num w:numId="48" w16cid:durableId="430009962">
    <w:abstractNumId w:val="41"/>
  </w:num>
  <w:num w:numId="49" w16cid:durableId="1237517795">
    <w:abstractNumId w:val="36"/>
  </w:num>
  <w:num w:numId="50" w16cid:durableId="1689285108">
    <w:abstractNumId w:val="20"/>
  </w:num>
  <w:num w:numId="51" w16cid:durableId="437411082">
    <w:abstractNumId w:val="31"/>
  </w:num>
  <w:num w:numId="52" w16cid:durableId="526991711">
    <w:abstractNumId w:val="28"/>
  </w:num>
  <w:num w:numId="53" w16cid:durableId="622813052">
    <w:abstractNumId w:val="3"/>
  </w:num>
  <w:num w:numId="54" w16cid:durableId="1924488175">
    <w:abstractNumId w:val="42"/>
  </w:num>
  <w:num w:numId="55" w16cid:durableId="922374433">
    <w:abstractNumId w:val="35"/>
  </w:num>
  <w:num w:numId="56" w16cid:durableId="386999894">
    <w:abstractNumId w:val="43"/>
  </w:num>
  <w:num w:numId="57" w16cid:durableId="1475220414">
    <w:abstractNumId w:val="48"/>
  </w:num>
  <w:num w:numId="58" w16cid:durableId="1454056950">
    <w:abstractNumId w:val="57"/>
  </w:num>
  <w:num w:numId="59" w16cid:durableId="170803848">
    <w:abstractNumId w:val="9"/>
  </w:num>
  <w:num w:numId="60" w16cid:durableId="1064717707">
    <w:abstractNumId w:val="22"/>
  </w:num>
  <w:num w:numId="61" w16cid:durableId="1668751822">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DE7"/>
    <w:rsid w:val="00000E31"/>
    <w:rsid w:val="000011AF"/>
    <w:rsid w:val="00001262"/>
    <w:rsid w:val="000013B6"/>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6B5"/>
    <w:rsid w:val="00003A7E"/>
    <w:rsid w:val="00003C94"/>
    <w:rsid w:val="00003F79"/>
    <w:rsid w:val="00003FAF"/>
    <w:rsid w:val="00003FB6"/>
    <w:rsid w:val="000041B1"/>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618C"/>
    <w:rsid w:val="000062DF"/>
    <w:rsid w:val="000064AF"/>
    <w:rsid w:val="000067F9"/>
    <w:rsid w:val="0000695C"/>
    <w:rsid w:val="00006D25"/>
    <w:rsid w:val="00007013"/>
    <w:rsid w:val="00007179"/>
    <w:rsid w:val="0000730F"/>
    <w:rsid w:val="000074A8"/>
    <w:rsid w:val="000078DE"/>
    <w:rsid w:val="00007E85"/>
    <w:rsid w:val="00007EBE"/>
    <w:rsid w:val="000106D4"/>
    <w:rsid w:val="000108DC"/>
    <w:rsid w:val="00010CED"/>
    <w:rsid w:val="00011056"/>
    <w:rsid w:val="000112AD"/>
    <w:rsid w:val="0001133F"/>
    <w:rsid w:val="0001141E"/>
    <w:rsid w:val="00011494"/>
    <w:rsid w:val="000115DA"/>
    <w:rsid w:val="00011799"/>
    <w:rsid w:val="00011B80"/>
    <w:rsid w:val="00011ECA"/>
    <w:rsid w:val="000120D6"/>
    <w:rsid w:val="00012323"/>
    <w:rsid w:val="000127E4"/>
    <w:rsid w:val="000128F8"/>
    <w:rsid w:val="000129CD"/>
    <w:rsid w:val="00012CDE"/>
    <w:rsid w:val="00012DA2"/>
    <w:rsid w:val="00012DD6"/>
    <w:rsid w:val="000130C1"/>
    <w:rsid w:val="00013159"/>
    <w:rsid w:val="000133FE"/>
    <w:rsid w:val="0001349C"/>
    <w:rsid w:val="000137E0"/>
    <w:rsid w:val="00013A7F"/>
    <w:rsid w:val="00013D8D"/>
    <w:rsid w:val="00013EE8"/>
    <w:rsid w:val="00013F75"/>
    <w:rsid w:val="0001476C"/>
    <w:rsid w:val="00014AA0"/>
    <w:rsid w:val="00014AB7"/>
    <w:rsid w:val="00014FE2"/>
    <w:rsid w:val="00015035"/>
    <w:rsid w:val="000153DD"/>
    <w:rsid w:val="00015640"/>
    <w:rsid w:val="0001565C"/>
    <w:rsid w:val="000158B0"/>
    <w:rsid w:val="00015CD5"/>
    <w:rsid w:val="00015D86"/>
    <w:rsid w:val="00015F9F"/>
    <w:rsid w:val="000162A0"/>
    <w:rsid w:val="000165D1"/>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3A6"/>
    <w:rsid w:val="000244B7"/>
    <w:rsid w:val="000244F9"/>
    <w:rsid w:val="0002461A"/>
    <w:rsid w:val="000247EE"/>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2FC"/>
    <w:rsid w:val="000263AA"/>
    <w:rsid w:val="00026591"/>
    <w:rsid w:val="00026793"/>
    <w:rsid w:val="000267F1"/>
    <w:rsid w:val="00026D67"/>
    <w:rsid w:val="00026E5C"/>
    <w:rsid w:val="00027354"/>
    <w:rsid w:val="0002792F"/>
    <w:rsid w:val="00027A83"/>
    <w:rsid w:val="00027B20"/>
    <w:rsid w:val="00027FC7"/>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41B"/>
    <w:rsid w:val="00032536"/>
    <w:rsid w:val="000329B5"/>
    <w:rsid w:val="000331C2"/>
    <w:rsid w:val="0003324A"/>
    <w:rsid w:val="00033802"/>
    <w:rsid w:val="00033CF5"/>
    <w:rsid w:val="00033DE2"/>
    <w:rsid w:val="000342FC"/>
    <w:rsid w:val="00034357"/>
    <w:rsid w:val="00034933"/>
    <w:rsid w:val="00035217"/>
    <w:rsid w:val="0003526C"/>
    <w:rsid w:val="000354F3"/>
    <w:rsid w:val="000355B7"/>
    <w:rsid w:val="0003565C"/>
    <w:rsid w:val="0003586B"/>
    <w:rsid w:val="0003589F"/>
    <w:rsid w:val="000359B3"/>
    <w:rsid w:val="000363C4"/>
    <w:rsid w:val="00036B16"/>
    <w:rsid w:val="00036BC0"/>
    <w:rsid w:val="00036D79"/>
    <w:rsid w:val="00036D8A"/>
    <w:rsid w:val="000370E4"/>
    <w:rsid w:val="00037237"/>
    <w:rsid w:val="00037388"/>
    <w:rsid w:val="000373B6"/>
    <w:rsid w:val="000374EB"/>
    <w:rsid w:val="00037809"/>
    <w:rsid w:val="00037A2F"/>
    <w:rsid w:val="00037DC3"/>
    <w:rsid w:val="00040311"/>
    <w:rsid w:val="00040477"/>
    <w:rsid w:val="0004085D"/>
    <w:rsid w:val="000409D1"/>
    <w:rsid w:val="00040B5B"/>
    <w:rsid w:val="00040BD3"/>
    <w:rsid w:val="00041344"/>
    <w:rsid w:val="00041756"/>
    <w:rsid w:val="000417E7"/>
    <w:rsid w:val="000418EA"/>
    <w:rsid w:val="000420D3"/>
    <w:rsid w:val="00042297"/>
    <w:rsid w:val="000425C6"/>
    <w:rsid w:val="00042884"/>
    <w:rsid w:val="00042FD6"/>
    <w:rsid w:val="0004311B"/>
    <w:rsid w:val="000432C6"/>
    <w:rsid w:val="00043454"/>
    <w:rsid w:val="000434DC"/>
    <w:rsid w:val="00043564"/>
    <w:rsid w:val="000438A8"/>
    <w:rsid w:val="00043D14"/>
    <w:rsid w:val="00043F06"/>
    <w:rsid w:val="0004408E"/>
    <w:rsid w:val="0004436A"/>
    <w:rsid w:val="00044406"/>
    <w:rsid w:val="00044ABF"/>
    <w:rsid w:val="00044F9D"/>
    <w:rsid w:val="00045208"/>
    <w:rsid w:val="00045498"/>
    <w:rsid w:val="000456B0"/>
    <w:rsid w:val="000458B7"/>
    <w:rsid w:val="00045905"/>
    <w:rsid w:val="00045BA8"/>
    <w:rsid w:val="00045C70"/>
    <w:rsid w:val="00045CB7"/>
    <w:rsid w:val="00045CEA"/>
    <w:rsid w:val="00045EA2"/>
    <w:rsid w:val="00045F7B"/>
    <w:rsid w:val="000460E6"/>
    <w:rsid w:val="00046403"/>
    <w:rsid w:val="000464D0"/>
    <w:rsid w:val="000469B2"/>
    <w:rsid w:val="00046BD2"/>
    <w:rsid w:val="00046E73"/>
    <w:rsid w:val="00046FB9"/>
    <w:rsid w:val="00047186"/>
    <w:rsid w:val="0004722F"/>
    <w:rsid w:val="00047305"/>
    <w:rsid w:val="00047507"/>
    <w:rsid w:val="000477F3"/>
    <w:rsid w:val="00047994"/>
    <w:rsid w:val="00047A02"/>
    <w:rsid w:val="00047EF7"/>
    <w:rsid w:val="00047FAB"/>
    <w:rsid w:val="00050558"/>
    <w:rsid w:val="00050612"/>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B89"/>
    <w:rsid w:val="00055C4A"/>
    <w:rsid w:val="00055D35"/>
    <w:rsid w:val="00055EA2"/>
    <w:rsid w:val="00055FFF"/>
    <w:rsid w:val="000560E4"/>
    <w:rsid w:val="00056161"/>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AFD"/>
    <w:rsid w:val="00061DFF"/>
    <w:rsid w:val="000621CC"/>
    <w:rsid w:val="000627CB"/>
    <w:rsid w:val="000627CD"/>
    <w:rsid w:val="00062879"/>
    <w:rsid w:val="00062F1F"/>
    <w:rsid w:val="00062F7F"/>
    <w:rsid w:val="0006323C"/>
    <w:rsid w:val="0006324F"/>
    <w:rsid w:val="000632BF"/>
    <w:rsid w:val="00063409"/>
    <w:rsid w:val="00063A40"/>
    <w:rsid w:val="00063FEA"/>
    <w:rsid w:val="00064261"/>
    <w:rsid w:val="000643F8"/>
    <w:rsid w:val="000645B0"/>
    <w:rsid w:val="000646E3"/>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059"/>
    <w:rsid w:val="00071194"/>
    <w:rsid w:val="000711FE"/>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20D"/>
    <w:rsid w:val="00074443"/>
    <w:rsid w:val="000744DF"/>
    <w:rsid w:val="00074652"/>
    <w:rsid w:val="00074848"/>
    <w:rsid w:val="00074BDE"/>
    <w:rsid w:val="00074DEF"/>
    <w:rsid w:val="00074ED4"/>
    <w:rsid w:val="00074F73"/>
    <w:rsid w:val="000751EF"/>
    <w:rsid w:val="00075965"/>
    <w:rsid w:val="000759CD"/>
    <w:rsid w:val="00075C43"/>
    <w:rsid w:val="00075E28"/>
    <w:rsid w:val="00075F52"/>
    <w:rsid w:val="00076476"/>
    <w:rsid w:val="000764EA"/>
    <w:rsid w:val="000767E2"/>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22F"/>
    <w:rsid w:val="000803B6"/>
    <w:rsid w:val="00080493"/>
    <w:rsid w:val="00080924"/>
    <w:rsid w:val="00080974"/>
    <w:rsid w:val="000809CA"/>
    <w:rsid w:val="00080C38"/>
    <w:rsid w:val="00081195"/>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85"/>
    <w:rsid w:val="000841ED"/>
    <w:rsid w:val="00084488"/>
    <w:rsid w:val="0008460E"/>
    <w:rsid w:val="00084773"/>
    <w:rsid w:val="000847DA"/>
    <w:rsid w:val="0008481C"/>
    <w:rsid w:val="00084C07"/>
    <w:rsid w:val="00084F03"/>
    <w:rsid w:val="000850A3"/>
    <w:rsid w:val="00085495"/>
    <w:rsid w:val="000854F1"/>
    <w:rsid w:val="00085565"/>
    <w:rsid w:val="00085999"/>
    <w:rsid w:val="00085A9F"/>
    <w:rsid w:val="00085CA9"/>
    <w:rsid w:val="0008637A"/>
    <w:rsid w:val="0008644F"/>
    <w:rsid w:val="00086631"/>
    <w:rsid w:val="0008678E"/>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4D0"/>
    <w:rsid w:val="00091645"/>
    <w:rsid w:val="000919E1"/>
    <w:rsid w:val="00091AE0"/>
    <w:rsid w:val="00091CA1"/>
    <w:rsid w:val="00091D17"/>
    <w:rsid w:val="00091F29"/>
    <w:rsid w:val="0009202F"/>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108"/>
    <w:rsid w:val="000A55F7"/>
    <w:rsid w:val="000A5F28"/>
    <w:rsid w:val="000A6093"/>
    <w:rsid w:val="000A6278"/>
    <w:rsid w:val="000A63FC"/>
    <w:rsid w:val="000A6749"/>
    <w:rsid w:val="000A676F"/>
    <w:rsid w:val="000A68BA"/>
    <w:rsid w:val="000A6AF3"/>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8BD"/>
    <w:rsid w:val="000B2A62"/>
    <w:rsid w:val="000B2BF4"/>
    <w:rsid w:val="000B2ED5"/>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3E"/>
    <w:rsid w:val="000B4D98"/>
    <w:rsid w:val="000B5105"/>
    <w:rsid w:val="000B5319"/>
    <w:rsid w:val="000B5397"/>
    <w:rsid w:val="000B541C"/>
    <w:rsid w:val="000B58D4"/>
    <w:rsid w:val="000B597F"/>
    <w:rsid w:val="000B5A13"/>
    <w:rsid w:val="000B6397"/>
    <w:rsid w:val="000B6402"/>
    <w:rsid w:val="000B64A3"/>
    <w:rsid w:val="000B6575"/>
    <w:rsid w:val="000B6B30"/>
    <w:rsid w:val="000B6BD3"/>
    <w:rsid w:val="000B6EEF"/>
    <w:rsid w:val="000B6FC7"/>
    <w:rsid w:val="000B7113"/>
    <w:rsid w:val="000B7346"/>
    <w:rsid w:val="000B754F"/>
    <w:rsid w:val="000B7680"/>
    <w:rsid w:val="000B76AD"/>
    <w:rsid w:val="000B76C1"/>
    <w:rsid w:val="000B7921"/>
    <w:rsid w:val="000B7A42"/>
    <w:rsid w:val="000B7F53"/>
    <w:rsid w:val="000C0166"/>
    <w:rsid w:val="000C0602"/>
    <w:rsid w:val="000C0814"/>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50C"/>
    <w:rsid w:val="000C3844"/>
    <w:rsid w:val="000C3E57"/>
    <w:rsid w:val="000C3E94"/>
    <w:rsid w:val="000C3F18"/>
    <w:rsid w:val="000C4090"/>
    <w:rsid w:val="000C409C"/>
    <w:rsid w:val="000C4165"/>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76"/>
    <w:rsid w:val="000C7A85"/>
    <w:rsid w:val="000C7ECA"/>
    <w:rsid w:val="000D0221"/>
    <w:rsid w:val="000D03F8"/>
    <w:rsid w:val="000D07E0"/>
    <w:rsid w:val="000D09DE"/>
    <w:rsid w:val="000D123A"/>
    <w:rsid w:val="000D1801"/>
    <w:rsid w:val="000D1E86"/>
    <w:rsid w:val="000D223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8C6"/>
    <w:rsid w:val="000D49AC"/>
    <w:rsid w:val="000D4B0B"/>
    <w:rsid w:val="000D4BF6"/>
    <w:rsid w:val="000D4C66"/>
    <w:rsid w:val="000D4CE0"/>
    <w:rsid w:val="000D4D77"/>
    <w:rsid w:val="000D4D78"/>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822"/>
    <w:rsid w:val="000E29C6"/>
    <w:rsid w:val="000E2A79"/>
    <w:rsid w:val="000E3596"/>
    <w:rsid w:val="000E35B3"/>
    <w:rsid w:val="000E367A"/>
    <w:rsid w:val="000E37C1"/>
    <w:rsid w:val="000E38A2"/>
    <w:rsid w:val="000E3C8C"/>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A85"/>
    <w:rsid w:val="000E6D42"/>
    <w:rsid w:val="000E6E04"/>
    <w:rsid w:val="000E6EB4"/>
    <w:rsid w:val="000E7382"/>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8B5"/>
    <w:rsid w:val="000F5E9F"/>
    <w:rsid w:val="000F5F5B"/>
    <w:rsid w:val="000F61DC"/>
    <w:rsid w:val="000F6655"/>
    <w:rsid w:val="000F6AB2"/>
    <w:rsid w:val="000F6AB8"/>
    <w:rsid w:val="000F70AC"/>
    <w:rsid w:val="000F7488"/>
    <w:rsid w:val="000F748B"/>
    <w:rsid w:val="000F7CDF"/>
    <w:rsid w:val="00100442"/>
    <w:rsid w:val="001009C5"/>
    <w:rsid w:val="00100B39"/>
    <w:rsid w:val="00100B89"/>
    <w:rsid w:val="00100E17"/>
    <w:rsid w:val="00100EC9"/>
    <w:rsid w:val="001012DB"/>
    <w:rsid w:val="001017E2"/>
    <w:rsid w:val="0010190C"/>
    <w:rsid w:val="00101A55"/>
    <w:rsid w:val="00101CE9"/>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EB"/>
    <w:rsid w:val="001164B1"/>
    <w:rsid w:val="001164F9"/>
    <w:rsid w:val="001165B0"/>
    <w:rsid w:val="001167BB"/>
    <w:rsid w:val="001167D5"/>
    <w:rsid w:val="00116993"/>
    <w:rsid w:val="00116E6E"/>
    <w:rsid w:val="00116F81"/>
    <w:rsid w:val="00117046"/>
    <w:rsid w:val="00117257"/>
    <w:rsid w:val="001173A7"/>
    <w:rsid w:val="001176D2"/>
    <w:rsid w:val="001177AD"/>
    <w:rsid w:val="00117A6B"/>
    <w:rsid w:val="00117C6A"/>
    <w:rsid w:val="00117FC4"/>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D15"/>
    <w:rsid w:val="001231D8"/>
    <w:rsid w:val="00123785"/>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C26"/>
    <w:rsid w:val="00125F67"/>
    <w:rsid w:val="00126010"/>
    <w:rsid w:val="001261F7"/>
    <w:rsid w:val="00126357"/>
    <w:rsid w:val="0012635E"/>
    <w:rsid w:val="0012670E"/>
    <w:rsid w:val="001267F6"/>
    <w:rsid w:val="00126D96"/>
    <w:rsid w:val="0012745D"/>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AE"/>
    <w:rsid w:val="001431F1"/>
    <w:rsid w:val="00143326"/>
    <w:rsid w:val="001436F0"/>
    <w:rsid w:val="001439D2"/>
    <w:rsid w:val="00143F52"/>
    <w:rsid w:val="00143FBA"/>
    <w:rsid w:val="0014451D"/>
    <w:rsid w:val="0014455E"/>
    <w:rsid w:val="0014458D"/>
    <w:rsid w:val="001448B2"/>
    <w:rsid w:val="00144D15"/>
    <w:rsid w:val="00144DE9"/>
    <w:rsid w:val="00145042"/>
    <w:rsid w:val="00145129"/>
    <w:rsid w:val="0014521F"/>
    <w:rsid w:val="001452DB"/>
    <w:rsid w:val="00145423"/>
    <w:rsid w:val="00145672"/>
    <w:rsid w:val="00145841"/>
    <w:rsid w:val="001459A9"/>
    <w:rsid w:val="00145B3C"/>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6C"/>
    <w:rsid w:val="00151D50"/>
    <w:rsid w:val="00151E90"/>
    <w:rsid w:val="00151FE7"/>
    <w:rsid w:val="00152652"/>
    <w:rsid w:val="0015281E"/>
    <w:rsid w:val="00152829"/>
    <w:rsid w:val="00152A20"/>
    <w:rsid w:val="00152ACA"/>
    <w:rsid w:val="00152DCC"/>
    <w:rsid w:val="0015393B"/>
    <w:rsid w:val="00153B46"/>
    <w:rsid w:val="00153E1D"/>
    <w:rsid w:val="00154206"/>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0D2"/>
    <w:rsid w:val="001562D5"/>
    <w:rsid w:val="001564A4"/>
    <w:rsid w:val="0015650C"/>
    <w:rsid w:val="00156527"/>
    <w:rsid w:val="0015658B"/>
    <w:rsid w:val="001565C6"/>
    <w:rsid w:val="0015663C"/>
    <w:rsid w:val="00156640"/>
    <w:rsid w:val="00156897"/>
    <w:rsid w:val="001569FD"/>
    <w:rsid w:val="00156B5F"/>
    <w:rsid w:val="00156B8C"/>
    <w:rsid w:val="00156DCE"/>
    <w:rsid w:val="0015759A"/>
    <w:rsid w:val="0015762E"/>
    <w:rsid w:val="0015793B"/>
    <w:rsid w:val="00157AFF"/>
    <w:rsid w:val="00157B5F"/>
    <w:rsid w:val="001600C8"/>
    <w:rsid w:val="001600F3"/>
    <w:rsid w:val="001601D7"/>
    <w:rsid w:val="001603B8"/>
    <w:rsid w:val="0016048F"/>
    <w:rsid w:val="001607C4"/>
    <w:rsid w:val="0016091B"/>
    <w:rsid w:val="00160A21"/>
    <w:rsid w:val="00161203"/>
    <w:rsid w:val="00161227"/>
    <w:rsid w:val="0016133E"/>
    <w:rsid w:val="001614CF"/>
    <w:rsid w:val="001615A9"/>
    <w:rsid w:val="00161737"/>
    <w:rsid w:val="00161DED"/>
    <w:rsid w:val="00161E1E"/>
    <w:rsid w:val="00161EA8"/>
    <w:rsid w:val="00162146"/>
    <w:rsid w:val="001623D7"/>
    <w:rsid w:val="00162A92"/>
    <w:rsid w:val="00162F30"/>
    <w:rsid w:val="00163339"/>
    <w:rsid w:val="00163878"/>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B7"/>
    <w:rsid w:val="001658D2"/>
    <w:rsid w:val="00165BFF"/>
    <w:rsid w:val="00166041"/>
    <w:rsid w:val="00166163"/>
    <w:rsid w:val="001661D9"/>
    <w:rsid w:val="00166695"/>
    <w:rsid w:val="001666CE"/>
    <w:rsid w:val="001667DB"/>
    <w:rsid w:val="00166F47"/>
    <w:rsid w:val="00166FC2"/>
    <w:rsid w:val="001670DC"/>
    <w:rsid w:val="00167218"/>
    <w:rsid w:val="0016766C"/>
    <w:rsid w:val="00167807"/>
    <w:rsid w:val="00167BE8"/>
    <w:rsid w:val="00167CE4"/>
    <w:rsid w:val="00167DBC"/>
    <w:rsid w:val="00167E29"/>
    <w:rsid w:val="001700B4"/>
    <w:rsid w:val="0017026E"/>
    <w:rsid w:val="00170576"/>
    <w:rsid w:val="0017078F"/>
    <w:rsid w:val="00170923"/>
    <w:rsid w:val="001710F0"/>
    <w:rsid w:val="00171117"/>
    <w:rsid w:val="001714E3"/>
    <w:rsid w:val="00171736"/>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84B"/>
    <w:rsid w:val="0017585C"/>
    <w:rsid w:val="00175ADB"/>
    <w:rsid w:val="00175F0C"/>
    <w:rsid w:val="0017611C"/>
    <w:rsid w:val="0017626A"/>
    <w:rsid w:val="001762E5"/>
    <w:rsid w:val="00176418"/>
    <w:rsid w:val="00176604"/>
    <w:rsid w:val="0017675B"/>
    <w:rsid w:val="00176BEC"/>
    <w:rsid w:val="00176CA4"/>
    <w:rsid w:val="00176CB7"/>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6E5"/>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14A"/>
    <w:rsid w:val="0018421F"/>
    <w:rsid w:val="001842B1"/>
    <w:rsid w:val="0018446D"/>
    <w:rsid w:val="00184880"/>
    <w:rsid w:val="00184888"/>
    <w:rsid w:val="00184894"/>
    <w:rsid w:val="00184A37"/>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0CC"/>
    <w:rsid w:val="001912F0"/>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B8"/>
    <w:rsid w:val="001939A4"/>
    <w:rsid w:val="00193B79"/>
    <w:rsid w:val="00193D3D"/>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8D3"/>
    <w:rsid w:val="001A7A29"/>
    <w:rsid w:val="001A7BB7"/>
    <w:rsid w:val="001A7BC8"/>
    <w:rsid w:val="001A7C0E"/>
    <w:rsid w:val="001A7D9E"/>
    <w:rsid w:val="001A7FE9"/>
    <w:rsid w:val="001B00D3"/>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841"/>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45"/>
    <w:rsid w:val="001C7D9E"/>
    <w:rsid w:val="001C7DD9"/>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73CE"/>
    <w:rsid w:val="001D75EF"/>
    <w:rsid w:val="001D7684"/>
    <w:rsid w:val="001D7785"/>
    <w:rsid w:val="001D79E0"/>
    <w:rsid w:val="001D7F71"/>
    <w:rsid w:val="001E004D"/>
    <w:rsid w:val="001E0072"/>
    <w:rsid w:val="001E0095"/>
    <w:rsid w:val="001E010D"/>
    <w:rsid w:val="001E02F0"/>
    <w:rsid w:val="001E0361"/>
    <w:rsid w:val="001E039D"/>
    <w:rsid w:val="001E06A8"/>
    <w:rsid w:val="001E07D9"/>
    <w:rsid w:val="001E090C"/>
    <w:rsid w:val="001E0915"/>
    <w:rsid w:val="001E0C05"/>
    <w:rsid w:val="001E1542"/>
    <w:rsid w:val="001E15CE"/>
    <w:rsid w:val="001E181B"/>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A79"/>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636"/>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523"/>
    <w:rsid w:val="001E75BE"/>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5AE"/>
    <w:rsid w:val="001F2996"/>
    <w:rsid w:val="001F2B89"/>
    <w:rsid w:val="001F2CA9"/>
    <w:rsid w:val="001F2E00"/>
    <w:rsid w:val="001F3241"/>
    <w:rsid w:val="001F342D"/>
    <w:rsid w:val="001F3917"/>
    <w:rsid w:val="001F392C"/>
    <w:rsid w:val="001F3A03"/>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988"/>
    <w:rsid w:val="00200F8A"/>
    <w:rsid w:val="00201200"/>
    <w:rsid w:val="002015C6"/>
    <w:rsid w:val="00201707"/>
    <w:rsid w:val="00201ACB"/>
    <w:rsid w:val="00201D68"/>
    <w:rsid w:val="00202261"/>
    <w:rsid w:val="00202666"/>
    <w:rsid w:val="00202815"/>
    <w:rsid w:val="002028E8"/>
    <w:rsid w:val="002028F4"/>
    <w:rsid w:val="002029E4"/>
    <w:rsid w:val="00202CE4"/>
    <w:rsid w:val="00202DFB"/>
    <w:rsid w:val="00202F7B"/>
    <w:rsid w:val="00202FBE"/>
    <w:rsid w:val="00203338"/>
    <w:rsid w:val="0020356D"/>
    <w:rsid w:val="00203578"/>
    <w:rsid w:val="00203814"/>
    <w:rsid w:val="0020384F"/>
    <w:rsid w:val="00203BD3"/>
    <w:rsid w:val="00203CFB"/>
    <w:rsid w:val="002041C5"/>
    <w:rsid w:val="0020436B"/>
    <w:rsid w:val="002043D4"/>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1FC"/>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E10"/>
    <w:rsid w:val="00211425"/>
    <w:rsid w:val="00211473"/>
    <w:rsid w:val="00211630"/>
    <w:rsid w:val="00211B41"/>
    <w:rsid w:val="00211D85"/>
    <w:rsid w:val="00212160"/>
    <w:rsid w:val="00212353"/>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69"/>
    <w:rsid w:val="00223891"/>
    <w:rsid w:val="002240FC"/>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48C"/>
    <w:rsid w:val="00235B39"/>
    <w:rsid w:val="00235BB2"/>
    <w:rsid w:val="00236257"/>
    <w:rsid w:val="002362C1"/>
    <w:rsid w:val="00236529"/>
    <w:rsid w:val="00236617"/>
    <w:rsid w:val="002367C0"/>
    <w:rsid w:val="00236B67"/>
    <w:rsid w:val="00236D13"/>
    <w:rsid w:val="00236FCC"/>
    <w:rsid w:val="00236FF0"/>
    <w:rsid w:val="002372B0"/>
    <w:rsid w:val="002374B3"/>
    <w:rsid w:val="00237669"/>
    <w:rsid w:val="002376F2"/>
    <w:rsid w:val="00237B84"/>
    <w:rsid w:val="00237EA9"/>
    <w:rsid w:val="00240211"/>
    <w:rsid w:val="00240341"/>
    <w:rsid w:val="00240691"/>
    <w:rsid w:val="00240766"/>
    <w:rsid w:val="00240935"/>
    <w:rsid w:val="00240AFA"/>
    <w:rsid w:val="00240ECC"/>
    <w:rsid w:val="00241066"/>
    <w:rsid w:val="002410F7"/>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897"/>
    <w:rsid w:val="002438F0"/>
    <w:rsid w:val="00243FFC"/>
    <w:rsid w:val="002442A5"/>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7"/>
    <w:rsid w:val="00247F07"/>
    <w:rsid w:val="00247FD1"/>
    <w:rsid w:val="00250193"/>
    <w:rsid w:val="002503A4"/>
    <w:rsid w:val="00250474"/>
    <w:rsid w:val="00250495"/>
    <w:rsid w:val="0025068F"/>
    <w:rsid w:val="0025086A"/>
    <w:rsid w:val="00250E11"/>
    <w:rsid w:val="00250EEE"/>
    <w:rsid w:val="00251F9D"/>
    <w:rsid w:val="00252294"/>
    <w:rsid w:val="0025240A"/>
    <w:rsid w:val="00252733"/>
    <w:rsid w:val="00252754"/>
    <w:rsid w:val="00252A5E"/>
    <w:rsid w:val="00252B93"/>
    <w:rsid w:val="00252C2A"/>
    <w:rsid w:val="00252D57"/>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87E"/>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AE5"/>
    <w:rsid w:val="00265FED"/>
    <w:rsid w:val="00265FF7"/>
    <w:rsid w:val="002663B6"/>
    <w:rsid w:val="00266813"/>
    <w:rsid w:val="0026681C"/>
    <w:rsid w:val="00266988"/>
    <w:rsid w:val="00266B46"/>
    <w:rsid w:val="00266EFD"/>
    <w:rsid w:val="00266FCD"/>
    <w:rsid w:val="0026705F"/>
    <w:rsid w:val="002671BF"/>
    <w:rsid w:val="002671FC"/>
    <w:rsid w:val="002672CD"/>
    <w:rsid w:val="00267544"/>
    <w:rsid w:val="00267594"/>
    <w:rsid w:val="0026762F"/>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1EF"/>
    <w:rsid w:val="0027130C"/>
    <w:rsid w:val="0027164A"/>
    <w:rsid w:val="00271663"/>
    <w:rsid w:val="00271A72"/>
    <w:rsid w:val="00271EF5"/>
    <w:rsid w:val="0027206F"/>
    <w:rsid w:val="0027223F"/>
    <w:rsid w:val="0027249A"/>
    <w:rsid w:val="00272A3F"/>
    <w:rsid w:val="00272ABD"/>
    <w:rsid w:val="00272C0E"/>
    <w:rsid w:val="00272C93"/>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14D"/>
    <w:rsid w:val="002763CF"/>
    <w:rsid w:val="002765B7"/>
    <w:rsid w:val="002765C1"/>
    <w:rsid w:val="002765D9"/>
    <w:rsid w:val="002771D5"/>
    <w:rsid w:val="00277424"/>
    <w:rsid w:val="00277510"/>
    <w:rsid w:val="0027786C"/>
    <w:rsid w:val="00277A46"/>
    <w:rsid w:val="00277C14"/>
    <w:rsid w:val="00280154"/>
    <w:rsid w:val="0028082C"/>
    <w:rsid w:val="00280B81"/>
    <w:rsid w:val="00280BA9"/>
    <w:rsid w:val="00280C63"/>
    <w:rsid w:val="00280CA8"/>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F5B"/>
    <w:rsid w:val="002853FD"/>
    <w:rsid w:val="002855AC"/>
    <w:rsid w:val="002857A8"/>
    <w:rsid w:val="00285950"/>
    <w:rsid w:val="00285B61"/>
    <w:rsid w:val="002860FB"/>
    <w:rsid w:val="0028614A"/>
    <w:rsid w:val="00286192"/>
    <w:rsid w:val="002861EA"/>
    <w:rsid w:val="0028666A"/>
    <w:rsid w:val="00286671"/>
    <w:rsid w:val="002868A9"/>
    <w:rsid w:val="00286D4A"/>
    <w:rsid w:val="00286D65"/>
    <w:rsid w:val="00286D79"/>
    <w:rsid w:val="00286F23"/>
    <w:rsid w:val="00286FFF"/>
    <w:rsid w:val="002870DA"/>
    <w:rsid w:val="00287374"/>
    <w:rsid w:val="0028777F"/>
    <w:rsid w:val="00287801"/>
    <w:rsid w:val="0028783E"/>
    <w:rsid w:val="00287AAD"/>
    <w:rsid w:val="00287D74"/>
    <w:rsid w:val="00287ED7"/>
    <w:rsid w:val="00290254"/>
    <w:rsid w:val="00290290"/>
    <w:rsid w:val="0029042A"/>
    <w:rsid w:val="002904F9"/>
    <w:rsid w:val="00290C0E"/>
    <w:rsid w:val="00290C3D"/>
    <w:rsid w:val="00290E0A"/>
    <w:rsid w:val="00290FBC"/>
    <w:rsid w:val="002910B7"/>
    <w:rsid w:val="002910B8"/>
    <w:rsid w:val="002912FE"/>
    <w:rsid w:val="002914B8"/>
    <w:rsid w:val="00291506"/>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10"/>
    <w:rsid w:val="00295388"/>
    <w:rsid w:val="002954B6"/>
    <w:rsid w:val="0029565D"/>
    <w:rsid w:val="0029574C"/>
    <w:rsid w:val="00295C1E"/>
    <w:rsid w:val="00295DD1"/>
    <w:rsid w:val="00296166"/>
    <w:rsid w:val="0029635B"/>
    <w:rsid w:val="002964E3"/>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4D"/>
    <w:rsid w:val="002A377F"/>
    <w:rsid w:val="002A37A0"/>
    <w:rsid w:val="002A39EA"/>
    <w:rsid w:val="002A3A7A"/>
    <w:rsid w:val="002A3AE2"/>
    <w:rsid w:val="002A3C9A"/>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9CF"/>
    <w:rsid w:val="002B3CCC"/>
    <w:rsid w:val="002B505E"/>
    <w:rsid w:val="002B5297"/>
    <w:rsid w:val="002B5CE8"/>
    <w:rsid w:val="002B5D8D"/>
    <w:rsid w:val="002B6174"/>
    <w:rsid w:val="002B6245"/>
    <w:rsid w:val="002B62D7"/>
    <w:rsid w:val="002B63A4"/>
    <w:rsid w:val="002B6488"/>
    <w:rsid w:val="002B64AC"/>
    <w:rsid w:val="002B64FF"/>
    <w:rsid w:val="002B6509"/>
    <w:rsid w:val="002B6E5D"/>
    <w:rsid w:val="002B7064"/>
    <w:rsid w:val="002B71FE"/>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77"/>
    <w:rsid w:val="002C12C9"/>
    <w:rsid w:val="002C13C6"/>
    <w:rsid w:val="002C166C"/>
    <w:rsid w:val="002C1730"/>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F1"/>
    <w:rsid w:val="002C7653"/>
    <w:rsid w:val="002C7B23"/>
    <w:rsid w:val="002D00C0"/>
    <w:rsid w:val="002D00F8"/>
    <w:rsid w:val="002D02BE"/>
    <w:rsid w:val="002D0300"/>
    <w:rsid w:val="002D0915"/>
    <w:rsid w:val="002D0C32"/>
    <w:rsid w:val="002D0E99"/>
    <w:rsid w:val="002D0FA6"/>
    <w:rsid w:val="002D0FEE"/>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3E86"/>
    <w:rsid w:val="002D3ED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2A9"/>
    <w:rsid w:val="002D647E"/>
    <w:rsid w:val="002D6A60"/>
    <w:rsid w:val="002D6AB5"/>
    <w:rsid w:val="002D6C78"/>
    <w:rsid w:val="002D6D20"/>
    <w:rsid w:val="002D6D2B"/>
    <w:rsid w:val="002D6F6F"/>
    <w:rsid w:val="002D74DF"/>
    <w:rsid w:val="002D74FD"/>
    <w:rsid w:val="002D76AF"/>
    <w:rsid w:val="002D76B1"/>
    <w:rsid w:val="002D784A"/>
    <w:rsid w:val="002E04BA"/>
    <w:rsid w:val="002E0806"/>
    <w:rsid w:val="002E0A31"/>
    <w:rsid w:val="002E0A42"/>
    <w:rsid w:val="002E0AB9"/>
    <w:rsid w:val="002E0DC3"/>
    <w:rsid w:val="002E101E"/>
    <w:rsid w:val="002E10E0"/>
    <w:rsid w:val="002E1192"/>
    <w:rsid w:val="002E1358"/>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46E"/>
    <w:rsid w:val="002E55FD"/>
    <w:rsid w:val="002E5997"/>
    <w:rsid w:val="002E60A2"/>
    <w:rsid w:val="002E6443"/>
    <w:rsid w:val="002E6511"/>
    <w:rsid w:val="002E664C"/>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420"/>
    <w:rsid w:val="002F284A"/>
    <w:rsid w:val="002F2943"/>
    <w:rsid w:val="002F2A4B"/>
    <w:rsid w:val="002F2FC9"/>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1186"/>
    <w:rsid w:val="003011B0"/>
    <w:rsid w:val="0030178A"/>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A2F"/>
    <w:rsid w:val="0030523C"/>
    <w:rsid w:val="00305496"/>
    <w:rsid w:val="00305814"/>
    <w:rsid w:val="00305840"/>
    <w:rsid w:val="00305859"/>
    <w:rsid w:val="0030592F"/>
    <w:rsid w:val="00305D0D"/>
    <w:rsid w:val="00305EEA"/>
    <w:rsid w:val="00305F82"/>
    <w:rsid w:val="003061E7"/>
    <w:rsid w:val="0030646C"/>
    <w:rsid w:val="003065B2"/>
    <w:rsid w:val="003065EB"/>
    <w:rsid w:val="00306706"/>
    <w:rsid w:val="00306A01"/>
    <w:rsid w:val="00306A2C"/>
    <w:rsid w:val="00306A35"/>
    <w:rsid w:val="00306AE2"/>
    <w:rsid w:val="00306C75"/>
    <w:rsid w:val="003070DD"/>
    <w:rsid w:val="003074A3"/>
    <w:rsid w:val="0030757D"/>
    <w:rsid w:val="003075CD"/>
    <w:rsid w:val="00307E5E"/>
    <w:rsid w:val="003100BD"/>
    <w:rsid w:val="00310131"/>
    <w:rsid w:val="003102B3"/>
    <w:rsid w:val="003104E0"/>
    <w:rsid w:val="00310541"/>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621"/>
    <w:rsid w:val="0031679F"/>
    <w:rsid w:val="00316909"/>
    <w:rsid w:val="00316A63"/>
    <w:rsid w:val="003170C6"/>
    <w:rsid w:val="003170DD"/>
    <w:rsid w:val="00317226"/>
    <w:rsid w:val="00317466"/>
    <w:rsid w:val="00317693"/>
    <w:rsid w:val="0031785A"/>
    <w:rsid w:val="00317B61"/>
    <w:rsid w:val="00320190"/>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984"/>
    <w:rsid w:val="00322AC5"/>
    <w:rsid w:val="00322BA6"/>
    <w:rsid w:val="00322C0B"/>
    <w:rsid w:val="00322C24"/>
    <w:rsid w:val="00322C28"/>
    <w:rsid w:val="00322DF5"/>
    <w:rsid w:val="003230D2"/>
    <w:rsid w:val="003231F1"/>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5B"/>
    <w:rsid w:val="003278E7"/>
    <w:rsid w:val="00327988"/>
    <w:rsid w:val="003279FA"/>
    <w:rsid w:val="00327B0E"/>
    <w:rsid w:val="00327B15"/>
    <w:rsid w:val="00327CF0"/>
    <w:rsid w:val="00327FA0"/>
    <w:rsid w:val="0033022B"/>
    <w:rsid w:val="003303DF"/>
    <w:rsid w:val="00330C81"/>
    <w:rsid w:val="00330EE1"/>
    <w:rsid w:val="003310F5"/>
    <w:rsid w:val="003312E6"/>
    <w:rsid w:val="003316C2"/>
    <w:rsid w:val="0033173B"/>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BE7"/>
    <w:rsid w:val="00333E79"/>
    <w:rsid w:val="00334114"/>
    <w:rsid w:val="00334404"/>
    <w:rsid w:val="00334817"/>
    <w:rsid w:val="00334897"/>
    <w:rsid w:val="00334D98"/>
    <w:rsid w:val="00334DAA"/>
    <w:rsid w:val="00335000"/>
    <w:rsid w:val="0033508C"/>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6"/>
    <w:rsid w:val="003402C9"/>
    <w:rsid w:val="00340426"/>
    <w:rsid w:val="00340615"/>
    <w:rsid w:val="00340714"/>
    <w:rsid w:val="003407C7"/>
    <w:rsid w:val="00340988"/>
    <w:rsid w:val="00340A08"/>
    <w:rsid w:val="003412E3"/>
    <w:rsid w:val="00341503"/>
    <w:rsid w:val="00341563"/>
    <w:rsid w:val="003418EF"/>
    <w:rsid w:val="00341938"/>
    <w:rsid w:val="00341C94"/>
    <w:rsid w:val="00341E8C"/>
    <w:rsid w:val="00342137"/>
    <w:rsid w:val="00342741"/>
    <w:rsid w:val="00342817"/>
    <w:rsid w:val="00342924"/>
    <w:rsid w:val="00342A04"/>
    <w:rsid w:val="00342C61"/>
    <w:rsid w:val="00342CC3"/>
    <w:rsid w:val="00342D1F"/>
    <w:rsid w:val="00342DC7"/>
    <w:rsid w:val="00342FD7"/>
    <w:rsid w:val="00343054"/>
    <w:rsid w:val="003431B7"/>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BE3"/>
    <w:rsid w:val="00345CE7"/>
    <w:rsid w:val="00345EFF"/>
    <w:rsid w:val="00345FCC"/>
    <w:rsid w:val="00346500"/>
    <w:rsid w:val="00346580"/>
    <w:rsid w:val="003466DA"/>
    <w:rsid w:val="00346728"/>
    <w:rsid w:val="00346A11"/>
    <w:rsid w:val="00346A66"/>
    <w:rsid w:val="00346DC3"/>
    <w:rsid w:val="003470D8"/>
    <w:rsid w:val="00347407"/>
    <w:rsid w:val="00347410"/>
    <w:rsid w:val="0034756E"/>
    <w:rsid w:val="0034769C"/>
    <w:rsid w:val="003476B4"/>
    <w:rsid w:val="0034795E"/>
    <w:rsid w:val="00347B91"/>
    <w:rsid w:val="00347BA8"/>
    <w:rsid w:val="00347BDD"/>
    <w:rsid w:val="00347D11"/>
    <w:rsid w:val="00347F66"/>
    <w:rsid w:val="003505D1"/>
    <w:rsid w:val="003509AC"/>
    <w:rsid w:val="00350A80"/>
    <w:rsid w:val="00350FBB"/>
    <w:rsid w:val="00351BC5"/>
    <w:rsid w:val="00352354"/>
    <w:rsid w:val="00352568"/>
    <w:rsid w:val="0035278D"/>
    <w:rsid w:val="003528E8"/>
    <w:rsid w:val="00352D11"/>
    <w:rsid w:val="00353036"/>
    <w:rsid w:val="0035319B"/>
    <w:rsid w:val="003531A0"/>
    <w:rsid w:val="003531E4"/>
    <w:rsid w:val="00353913"/>
    <w:rsid w:val="00353B98"/>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3D8"/>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4DEB"/>
    <w:rsid w:val="0036525F"/>
    <w:rsid w:val="00365325"/>
    <w:rsid w:val="003654CD"/>
    <w:rsid w:val="003658E9"/>
    <w:rsid w:val="00365C84"/>
    <w:rsid w:val="00366367"/>
    <w:rsid w:val="0036638C"/>
    <w:rsid w:val="0036652E"/>
    <w:rsid w:val="003667B1"/>
    <w:rsid w:val="00366BA5"/>
    <w:rsid w:val="00366BDC"/>
    <w:rsid w:val="00366DD4"/>
    <w:rsid w:val="00366FB5"/>
    <w:rsid w:val="003672BD"/>
    <w:rsid w:val="003672D2"/>
    <w:rsid w:val="00367958"/>
    <w:rsid w:val="003679DE"/>
    <w:rsid w:val="00367B18"/>
    <w:rsid w:val="00367CB1"/>
    <w:rsid w:val="00367D8F"/>
    <w:rsid w:val="00367E22"/>
    <w:rsid w:val="00367F6C"/>
    <w:rsid w:val="00370700"/>
    <w:rsid w:val="00370C1D"/>
    <w:rsid w:val="00371098"/>
    <w:rsid w:val="00371205"/>
    <w:rsid w:val="00371612"/>
    <w:rsid w:val="0037166A"/>
    <w:rsid w:val="00371812"/>
    <w:rsid w:val="00371995"/>
    <w:rsid w:val="00371A0B"/>
    <w:rsid w:val="00371F22"/>
    <w:rsid w:val="003722B5"/>
    <w:rsid w:val="003723B6"/>
    <w:rsid w:val="003724F5"/>
    <w:rsid w:val="00372ADF"/>
    <w:rsid w:val="00372B0F"/>
    <w:rsid w:val="00372E16"/>
    <w:rsid w:val="0037312D"/>
    <w:rsid w:val="0037326C"/>
    <w:rsid w:val="00373669"/>
    <w:rsid w:val="003743DD"/>
    <w:rsid w:val="003746D6"/>
    <w:rsid w:val="00374A26"/>
    <w:rsid w:val="00374A3C"/>
    <w:rsid w:val="00374B58"/>
    <w:rsid w:val="003755B8"/>
    <w:rsid w:val="003755F0"/>
    <w:rsid w:val="003755FF"/>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BC6"/>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3A"/>
    <w:rsid w:val="00383FDD"/>
    <w:rsid w:val="0038414F"/>
    <w:rsid w:val="003845C1"/>
    <w:rsid w:val="0038464F"/>
    <w:rsid w:val="00384804"/>
    <w:rsid w:val="003849A7"/>
    <w:rsid w:val="00384D29"/>
    <w:rsid w:val="0038522F"/>
    <w:rsid w:val="003852E2"/>
    <w:rsid w:val="00385318"/>
    <w:rsid w:val="00385476"/>
    <w:rsid w:val="003857FB"/>
    <w:rsid w:val="0038582D"/>
    <w:rsid w:val="00385834"/>
    <w:rsid w:val="00385925"/>
    <w:rsid w:val="00385D16"/>
    <w:rsid w:val="00385FBA"/>
    <w:rsid w:val="003867FC"/>
    <w:rsid w:val="00386975"/>
    <w:rsid w:val="00386ABA"/>
    <w:rsid w:val="00387234"/>
    <w:rsid w:val="003876EA"/>
    <w:rsid w:val="00387824"/>
    <w:rsid w:val="003878C6"/>
    <w:rsid w:val="00387D9E"/>
    <w:rsid w:val="00387FE4"/>
    <w:rsid w:val="003901E6"/>
    <w:rsid w:val="0039024C"/>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4EE"/>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F83"/>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B9B"/>
    <w:rsid w:val="003B0E1D"/>
    <w:rsid w:val="003B0E44"/>
    <w:rsid w:val="003B0ECA"/>
    <w:rsid w:val="003B0F1F"/>
    <w:rsid w:val="003B147C"/>
    <w:rsid w:val="003B20B2"/>
    <w:rsid w:val="003B28DC"/>
    <w:rsid w:val="003B2FA6"/>
    <w:rsid w:val="003B315E"/>
    <w:rsid w:val="003B31C3"/>
    <w:rsid w:val="003B32BD"/>
    <w:rsid w:val="003B348B"/>
    <w:rsid w:val="003B376B"/>
    <w:rsid w:val="003B3CAE"/>
    <w:rsid w:val="003B40B6"/>
    <w:rsid w:val="003B426B"/>
    <w:rsid w:val="003B4281"/>
    <w:rsid w:val="003B42C7"/>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C0202"/>
    <w:rsid w:val="003C0557"/>
    <w:rsid w:val="003C084D"/>
    <w:rsid w:val="003C0984"/>
    <w:rsid w:val="003C09B3"/>
    <w:rsid w:val="003C0B27"/>
    <w:rsid w:val="003C0D15"/>
    <w:rsid w:val="003C0E58"/>
    <w:rsid w:val="003C0EF0"/>
    <w:rsid w:val="003C0EF6"/>
    <w:rsid w:val="003C0F7B"/>
    <w:rsid w:val="003C0FC2"/>
    <w:rsid w:val="003C110B"/>
    <w:rsid w:val="003C114B"/>
    <w:rsid w:val="003C123D"/>
    <w:rsid w:val="003C19DE"/>
    <w:rsid w:val="003C1CAF"/>
    <w:rsid w:val="003C1CCC"/>
    <w:rsid w:val="003C2600"/>
    <w:rsid w:val="003C2688"/>
    <w:rsid w:val="003C26C3"/>
    <w:rsid w:val="003C2820"/>
    <w:rsid w:val="003C2861"/>
    <w:rsid w:val="003C2866"/>
    <w:rsid w:val="003C2906"/>
    <w:rsid w:val="003C299A"/>
    <w:rsid w:val="003C29A0"/>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DB2"/>
    <w:rsid w:val="003C6FEE"/>
    <w:rsid w:val="003C7213"/>
    <w:rsid w:val="003C726F"/>
    <w:rsid w:val="003C7539"/>
    <w:rsid w:val="003C75C4"/>
    <w:rsid w:val="003C760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CBE"/>
    <w:rsid w:val="003D3E63"/>
    <w:rsid w:val="003D3E92"/>
    <w:rsid w:val="003D3EC6"/>
    <w:rsid w:val="003D4026"/>
    <w:rsid w:val="003D4046"/>
    <w:rsid w:val="003D4678"/>
    <w:rsid w:val="003D486C"/>
    <w:rsid w:val="003D48D3"/>
    <w:rsid w:val="003D4A34"/>
    <w:rsid w:val="003D4E36"/>
    <w:rsid w:val="003D4FD3"/>
    <w:rsid w:val="003D5180"/>
    <w:rsid w:val="003D5651"/>
    <w:rsid w:val="003D5CF8"/>
    <w:rsid w:val="003D5D85"/>
    <w:rsid w:val="003D5F2E"/>
    <w:rsid w:val="003D6098"/>
    <w:rsid w:val="003D6357"/>
    <w:rsid w:val="003D6647"/>
    <w:rsid w:val="003D6ABE"/>
    <w:rsid w:val="003D6E17"/>
    <w:rsid w:val="003D6EB6"/>
    <w:rsid w:val="003D6F58"/>
    <w:rsid w:val="003D7080"/>
    <w:rsid w:val="003D70CB"/>
    <w:rsid w:val="003D714A"/>
    <w:rsid w:val="003D72AB"/>
    <w:rsid w:val="003D72D6"/>
    <w:rsid w:val="003D733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286"/>
    <w:rsid w:val="003E32A5"/>
    <w:rsid w:val="003E345F"/>
    <w:rsid w:val="003E38F8"/>
    <w:rsid w:val="003E3D7C"/>
    <w:rsid w:val="003E3EA8"/>
    <w:rsid w:val="003E3ED6"/>
    <w:rsid w:val="003E3F15"/>
    <w:rsid w:val="003E41B9"/>
    <w:rsid w:val="003E4537"/>
    <w:rsid w:val="003E4896"/>
    <w:rsid w:val="003E48A7"/>
    <w:rsid w:val="003E4A88"/>
    <w:rsid w:val="003E4D00"/>
    <w:rsid w:val="003E4D1D"/>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D6F"/>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B96"/>
    <w:rsid w:val="00401C9B"/>
    <w:rsid w:val="00401EA3"/>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0B"/>
    <w:rsid w:val="0041028A"/>
    <w:rsid w:val="004102FE"/>
    <w:rsid w:val="00410370"/>
    <w:rsid w:val="0041038C"/>
    <w:rsid w:val="00410484"/>
    <w:rsid w:val="00410505"/>
    <w:rsid w:val="00410A7E"/>
    <w:rsid w:val="00410FA9"/>
    <w:rsid w:val="00411234"/>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20E"/>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BCF"/>
    <w:rsid w:val="00425214"/>
    <w:rsid w:val="0042532B"/>
    <w:rsid w:val="004253C6"/>
    <w:rsid w:val="00425516"/>
    <w:rsid w:val="00425984"/>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543"/>
    <w:rsid w:val="00431E9C"/>
    <w:rsid w:val="00432624"/>
    <w:rsid w:val="00432799"/>
    <w:rsid w:val="0043290A"/>
    <w:rsid w:val="00432B14"/>
    <w:rsid w:val="00432BA4"/>
    <w:rsid w:val="00432C1E"/>
    <w:rsid w:val="00432C5B"/>
    <w:rsid w:val="00432E49"/>
    <w:rsid w:val="00433259"/>
    <w:rsid w:val="00433448"/>
    <w:rsid w:val="004337D8"/>
    <w:rsid w:val="0043388C"/>
    <w:rsid w:val="004339AD"/>
    <w:rsid w:val="00433A43"/>
    <w:rsid w:val="00433BDA"/>
    <w:rsid w:val="00433D70"/>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CE"/>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122"/>
    <w:rsid w:val="00446198"/>
    <w:rsid w:val="004461DD"/>
    <w:rsid w:val="0044623E"/>
    <w:rsid w:val="004462EF"/>
    <w:rsid w:val="0044642C"/>
    <w:rsid w:val="00446481"/>
    <w:rsid w:val="004465DD"/>
    <w:rsid w:val="0044667F"/>
    <w:rsid w:val="00446A2B"/>
    <w:rsid w:val="00446A77"/>
    <w:rsid w:val="00447294"/>
    <w:rsid w:val="00447318"/>
    <w:rsid w:val="00447525"/>
    <w:rsid w:val="0044753A"/>
    <w:rsid w:val="00447CCA"/>
    <w:rsid w:val="00447DA0"/>
    <w:rsid w:val="004500BB"/>
    <w:rsid w:val="00450A47"/>
    <w:rsid w:val="00450A5B"/>
    <w:rsid w:val="00450CB7"/>
    <w:rsid w:val="00450E3C"/>
    <w:rsid w:val="00451216"/>
    <w:rsid w:val="00451538"/>
    <w:rsid w:val="00451630"/>
    <w:rsid w:val="0045169E"/>
    <w:rsid w:val="00451738"/>
    <w:rsid w:val="00451994"/>
    <w:rsid w:val="00451A28"/>
    <w:rsid w:val="00451AA5"/>
    <w:rsid w:val="00451AFD"/>
    <w:rsid w:val="00451DD7"/>
    <w:rsid w:val="0045238F"/>
    <w:rsid w:val="004526F1"/>
    <w:rsid w:val="004527A2"/>
    <w:rsid w:val="0045299B"/>
    <w:rsid w:val="00452ABD"/>
    <w:rsid w:val="00452D53"/>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BE"/>
    <w:rsid w:val="00465E09"/>
    <w:rsid w:val="00465E24"/>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57F"/>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B75"/>
    <w:rsid w:val="00484BBB"/>
    <w:rsid w:val="0048523F"/>
    <w:rsid w:val="00485262"/>
    <w:rsid w:val="004852F3"/>
    <w:rsid w:val="0048589B"/>
    <w:rsid w:val="004859A0"/>
    <w:rsid w:val="00485C4D"/>
    <w:rsid w:val="00485D31"/>
    <w:rsid w:val="00485D6A"/>
    <w:rsid w:val="004860D2"/>
    <w:rsid w:val="00486123"/>
    <w:rsid w:val="00486333"/>
    <w:rsid w:val="004863F3"/>
    <w:rsid w:val="0048655B"/>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4"/>
    <w:rsid w:val="00490358"/>
    <w:rsid w:val="00490846"/>
    <w:rsid w:val="00490B34"/>
    <w:rsid w:val="00490E9D"/>
    <w:rsid w:val="004912EE"/>
    <w:rsid w:val="00491304"/>
    <w:rsid w:val="00491367"/>
    <w:rsid w:val="0049140D"/>
    <w:rsid w:val="0049146A"/>
    <w:rsid w:val="00491498"/>
    <w:rsid w:val="00491663"/>
    <w:rsid w:val="00491B05"/>
    <w:rsid w:val="00491E99"/>
    <w:rsid w:val="004922ED"/>
    <w:rsid w:val="004927B4"/>
    <w:rsid w:val="00492BDA"/>
    <w:rsid w:val="00493332"/>
    <w:rsid w:val="00493870"/>
    <w:rsid w:val="004938CC"/>
    <w:rsid w:val="0049390D"/>
    <w:rsid w:val="00493B71"/>
    <w:rsid w:val="00493EF2"/>
    <w:rsid w:val="00494344"/>
    <w:rsid w:val="004943AF"/>
    <w:rsid w:val="00494623"/>
    <w:rsid w:val="00494AC5"/>
    <w:rsid w:val="00494FF0"/>
    <w:rsid w:val="0049501B"/>
    <w:rsid w:val="004951AC"/>
    <w:rsid w:val="00495273"/>
    <w:rsid w:val="00495935"/>
    <w:rsid w:val="00495950"/>
    <w:rsid w:val="00495BB2"/>
    <w:rsid w:val="00495D4F"/>
    <w:rsid w:val="00495E1C"/>
    <w:rsid w:val="00495E6B"/>
    <w:rsid w:val="00496165"/>
    <w:rsid w:val="00496202"/>
    <w:rsid w:val="004966EF"/>
    <w:rsid w:val="004967B4"/>
    <w:rsid w:val="00496B34"/>
    <w:rsid w:val="00496B5C"/>
    <w:rsid w:val="00496B67"/>
    <w:rsid w:val="00496C3E"/>
    <w:rsid w:val="0049727F"/>
    <w:rsid w:val="004972B9"/>
    <w:rsid w:val="00497734"/>
    <w:rsid w:val="00497A04"/>
    <w:rsid w:val="00497C97"/>
    <w:rsid w:val="00497CC5"/>
    <w:rsid w:val="00497F89"/>
    <w:rsid w:val="00497FA8"/>
    <w:rsid w:val="004A020F"/>
    <w:rsid w:val="004A02C5"/>
    <w:rsid w:val="004A035D"/>
    <w:rsid w:val="004A051B"/>
    <w:rsid w:val="004A060F"/>
    <w:rsid w:val="004A061A"/>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A31"/>
    <w:rsid w:val="004A2B9D"/>
    <w:rsid w:val="004A2BB4"/>
    <w:rsid w:val="004A2BE1"/>
    <w:rsid w:val="004A30D8"/>
    <w:rsid w:val="004A3377"/>
    <w:rsid w:val="004A3384"/>
    <w:rsid w:val="004A3594"/>
    <w:rsid w:val="004A36DF"/>
    <w:rsid w:val="004A37B6"/>
    <w:rsid w:val="004A389C"/>
    <w:rsid w:val="004A3A7A"/>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7004"/>
    <w:rsid w:val="004A75F5"/>
    <w:rsid w:val="004A7954"/>
    <w:rsid w:val="004A7C12"/>
    <w:rsid w:val="004A7F53"/>
    <w:rsid w:val="004B0237"/>
    <w:rsid w:val="004B044C"/>
    <w:rsid w:val="004B0525"/>
    <w:rsid w:val="004B065D"/>
    <w:rsid w:val="004B09D1"/>
    <w:rsid w:val="004B0AC9"/>
    <w:rsid w:val="004B11B9"/>
    <w:rsid w:val="004B11D7"/>
    <w:rsid w:val="004B1231"/>
    <w:rsid w:val="004B18FA"/>
    <w:rsid w:val="004B217A"/>
    <w:rsid w:val="004B2209"/>
    <w:rsid w:val="004B224C"/>
    <w:rsid w:val="004B2269"/>
    <w:rsid w:val="004B2708"/>
    <w:rsid w:val="004B2A0F"/>
    <w:rsid w:val="004B2B8B"/>
    <w:rsid w:val="004B2D46"/>
    <w:rsid w:val="004B325B"/>
    <w:rsid w:val="004B3264"/>
    <w:rsid w:val="004B3309"/>
    <w:rsid w:val="004B33CC"/>
    <w:rsid w:val="004B33ED"/>
    <w:rsid w:val="004B35EA"/>
    <w:rsid w:val="004B35F3"/>
    <w:rsid w:val="004B3C53"/>
    <w:rsid w:val="004B3F64"/>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5D"/>
    <w:rsid w:val="004C5BE9"/>
    <w:rsid w:val="004C5C68"/>
    <w:rsid w:val="004C5DEE"/>
    <w:rsid w:val="004C5DEF"/>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FF"/>
    <w:rsid w:val="004D0D8E"/>
    <w:rsid w:val="004D0DD5"/>
    <w:rsid w:val="004D0F55"/>
    <w:rsid w:val="004D1217"/>
    <w:rsid w:val="004D12D0"/>
    <w:rsid w:val="004D1A39"/>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528"/>
    <w:rsid w:val="004D5669"/>
    <w:rsid w:val="004D5A7D"/>
    <w:rsid w:val="004D5AB7"/>
    <w:rsid w:val="004D5B70"/>
    <w:rsid w:val="004D5CA2"/>
    <w:rsid w:val="004D5EC7"/>
    <w:rsid w:val="004D5F35"/>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239"/>
    <w:rsid w:val="004E624E"/>
    <w:rsid w:val="004E66A1"/>
    <w:rsid w:val="004E6819"/>
    <w:rsid w:val="004E6B20"/>
    <w:rsid w:val="004E6FB1"/>
    <w:rsid w:val="004E7127"/>
    <w:rsid w:val="004E74EF"/>
    <w:rsid w:val="004E7A2C"/>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A64"/>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27"/>
    <w:rsid w:val="00502375"/>
    <w:rsid w:val="0050242A"/>
    <w:rsid w:val="0050278A"/>
    <w:rsid w:val="00502795"/>
    <w:rsid w:val="00502935"/>
    <w:rsid w:val="00502EED"/>
    <w:rsid w:val="005033CC"/>
    <w:rsid w:val="0050380F"/>
    <w:rsid w:val="00503BBB"/>
    <w:rsid w:val="00503DAF"/>
    <w:rsid w:val="00503F37"/>
    <w:rsid w:val="005041D0"/>
    <w:rsid w:val="00504723"/>
    <w:rsid w:val="00504D57"/>
    <w:rsid w:val="00505032"/>
    <w:rsid w:val="00505191"/>
    <w:rsid w:val="005052F8"/>
    <w:rsid w:val="0050547A"/>
    <w:rsid w:val="005055F5"/>
    <w:rsid w:val="005056D1"/>
    <w:rsid w:val="00505AC9"/>
    <w:rsid w:val="00505AF0"/>
    <w:rsid w:val="00505E7D"/>
    <w:rsid w:val="00505ED0"/>
    <w:rsid w:val="0050604C"/>
    <w:rsid w:val="00506084"/>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BB"/>
    <w:rsid w:val="005101F5"/>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2E5"/>
    <w:rsid w:val="00513670"/>
    <w:rsid w:val="00513780"/>
    <w:rsid w:val="00513A9B"/>
    <w:rsid w:val="00513AA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C6"/>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826"/>
    <w:rsid w:val="0051794E"/>
    <w:rsid w:val="00517AED"/>
    <w:rsid w:val="005200DF"/>
    <w:rsid w:val="005204E1"/>
    <w:rsid w:val="0052070D"/>
    <w:rsid w:val="005208BD"/>
    <w:rsid w:val="00520961"/>
    <w:rsid w:val="00520FDA"/>
    <w:rsid w:val="005212DF"/>
    <w:rsid w:val="005214D9"/>
    <w:rsid w:val="005214F4"/>
    <w:rsid w:val="005217CA"/>
    <w:rsid w:val="005218F3"/>
    <w:rsid w:val="00521A0B"/>
    <w:rsid w:val="00521D31"/>
    <w:rsid w:val="005223E0"/>
    <w:rsid w:val="005224AF"/>
    <w:rsid w:val="00522546"/>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84F"/>
    <w:rsid w:val="00532894"/>
    <w:rsid w:val="00532E88"/>
    <w:rsid w:val="00532FD7"/>
    <w:rsid w:val="00533001"/>
    <w:rsid w:val="0053301A"/>
    <w:rsid w:val="005330B5"/>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A8E"/>
    <w:rsid w:val="00535C0D"/>
    <w:rsid w:val="00535E5F"/>
    <w:rsid w:val="00535E75"/>
    <w:rsid w:val="00535FDD"/>
    <w:rsid w:val="0053606A"/>
    <w:rsid w:val="00536302"/>
    <w:rsid w:val="005363A6"/>
    <w:rsid w:val="005364B7"/>
    <w:rsid w:val="00536601"/>
    <w:rsid w:val="005372C5"/>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C14"/>
    <w:rsid w:val="00541D20"/>
    <w:rsid w:val="00541F28"/>
    <w:rsid w:val="0054222D"/>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F5C"/>
    <w:rsid w:val="00544F7C"/>
    <w:rsid w:val="005456B7"/>
    <w:rsid w:val="0054578D"/>
    <w:rsid w:val="00545832"/>
    <w:rsid w:val="00545A9E"/>
    <w:rsid w:val="00545E15"/>
    <w:rsid w:val="00545E6D"/>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AE5"/>
    <w:rsid w:val="00555CBF"/>
    <w:rsid w:val="00555E4B"/>
    <w:rsid w:val="00555F1A"/>
    <w:rsid w:val="00555F8B"/>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103C"/>
    <w:rsid w:val="005612A1"/>
    <w:rsid w:val="00561465"/>
    <w:rsid w:val="00561867"/>
    <w:rsid w:val="00561B60"/>
    <w:rsid w:val="00561F32"/>
    <w:rsid w:val="005621B1"/>
    <w:rsid w:val="005621FF"/>
    <w:rsid w:val="00562346"/>
    <w:rsid w:val="00562353"/>
    <w:rsid w:val="00562631"/>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75"/>
    <w:rsid w:val="005730EA"/>
    <w:rsid w:val="005732E6"/>
    <w:rsid w:val="00573552"/>
    <w:rsid w:val="005735C2"/>
    <w:rsid w:val="005735FD"/>
    <w:rsid w:val="00573CE8"/>
    <w:rsid w:val="00573EEF"/>
    <w:rsid w:val="00573F0E"/>
    <w:rsid w:val="00573F5E"/>
    <w:rsid w:val="0057414A"/>
    <w:rsid w:val="005744D3"/>
    <w:rsid w:val="005746C2"/>
    <w:rsid w:val="00574933"/>
    <w:rsid w:val="00574FF6"/>
    <w:rsid w:val="00575184"/>
    <w:rsid w:val="005751F0"/>
    <w:rsid w:val="005752A4"/>
    <w:rsid w:val="005752BD"/>
    <w:rsid w:val="0057546C"/>
    <w:rsid w:val="00575470"/>
    <w:rsid w:val="0057561B"/>
    <w:rsid w:val="005757C9"/>
    <w:rsid w:val="005758CA"/>
    <w:rsid w:val="00575BB7"/>
    <w:rsid w:val="00575F8E"/>
    <w:rsid w:val="005765EE"/>
    <w:rsid w:val="00576648"/>
    <w:rsid w:val="005766F4"/>
    <w:rsid w:val="00576D2F"/>
    <w:rsid w:val="00576DB9"/>
    <w:rsid w:val="00577170"/>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6"/>
    <w:rsid w:val="00582059"/>
    <w:rsid w:val="005821C8"/>
    <w:rsid w:val="005823D7"/>
    <w:rsid w:val="00582430"/>
    <w:rsid w:val="0058243C"/>
    <w:rsid w:val="00582843"/>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329"/>
    <w:rsid w:val="005854C4"/>
    <w:rsid w:val="00585692"/>
    <w:rsid w:val="005858C5"/>
    <w:rsid w:val="005858FF"/>
    <w:rsid w:val="00585AFA"/>
    <w:rsid w:val="00585C8B"/>
    <w:rsid w:val="00586215"/>
    <w:rsid w:val="00586466"/>
    <w:rsid w:val="00586527"/>
    <w:rsid w:val="0058658C"/>
    <w:rsid w:val="005871E2"/>
    <w:rsid w:val="005872E0"/>
    <w:rsid w:val="0058742B"/>
    <w:rsid w:val="00587ABF"/>
    <w:rsid w:val="00587DF6"/>
    <w:rsid w:val="00590356"/>
    <w:rsid w:val="00590609"/>
    <w:rsid w:val="00590806"/>
    <w:rsid w:val="005908BE"/>
    <w:rsid w:val="005909AB"/>
    <w:rsid w:val="00590A1D"/>
    <w:rsid w:val="005913FA"/>
    <w:rsid w:val="00591469"/>
    <w:rsid w:val="0059185C"/>
    <w:rsid w:val="00591F55"/>
    <w:rsid w:val="00592228"/>
    <w:rsid w:val="00592229"/>
    <w:rsid w:val="005922B6"/>
    <w:rsid w:val="00592328"/>
    <w:rsid w:val="00592904"/>
    <w:rsid w:val="0059293A"/>
    <w:rsid w:val="005929F9"/>
    <w:rsid w:val="00592A6E"/>
    <w:rsid w:val="00592DA1"/>
    <w:rsid w:val="00592E76"/>
    <w:rsid w:val="00592F26"/>
    <w:rsid w:val="0059343E"/>
    <w:rsid w:val="0059356D"/>
    <w:rsid w:val="00593832"/>
    <w:rsid w:val="00593958"/>
    <w:rsid w:val="00593A9F"/>
    <w:rsid w:val="00594133"/>
    <w:rsid w:val="005942BF"/>
    <w:rsid w:val="005943D4"/>
    <w:rsid w:val="005943EF"/>
    <w:rsid w:val="005945AE"/>
    <w:rsid w:val="00594638"/>
    <w:rsid w:val="00594742"/>
    <w:rsid w:val="00594756"/>
    <w:rsid w:val="00594AF9"/>
    <w:rsid w:val="00594D26"/>
    <w:rsid w:val="00595062"/>
    <w:rsid w:val="00595160"/>
    <w:rsid w:val="005952AC"/>
    <w:rsid w:val="005953B7"/>
    <w:rsid w:val="005953C1"/>
    <w:rsid w:val="00595BAA"/>
    <w:rsid w:val="00595BFB"/>
    <w:rsid w:val="00596074"/>
    <w:rsid w:val="00596722"/>
    <w:rsid w:val="0059681D"/>
    <w:rsid w:val="00596AC9"/>
    <w:rsid w:val="00596B28"/>
    <w:rsid w:val="00596BC0"/>
    <w:rsid w:val="00596D1C"/>
    <w:rsid w:val="00596D8C"/>
    <w:rsid w:val="00596F5F"/>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754"/>
    <w:rsid w:val="005A2837"/>
    <w:rsid w:val="005A331B"/>
    <w:rsid w:val="005A34D9"/>
    <w:rsid w:val="005A353C"/>
    <w:rsid w:val="005A391A"/>
    <w:rsid w:val="005A39D7"/>
    <w:rsid w:val="005A39EE"/>
    <w:rsid w:val="005A3ACC"/>
    <w:rsid w:val="005A3E62"/>
    <w:rsid w:val="005A40E4"/>
    <w:rsid w:val="005A43EE"/>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F52"/>
    <w:rsid w:val="005A6023"/>
    <w:rsid w:val="005A6BF4"/>
    <w:rsid w:val="005A6F43"/>
    <w:rsid w:val="005A7109"/>
    <w:rsid w:val="005A7367"/>
    <w:rsid w:val="005A764F"/>
    <w:rsid w:val="005A7723"/>
    <w:rsid w:val="005A79EE"/>
    <w:rsid w:val="005A7A61"/>
    <w:rsid w:val="005A7CCB"/>
    <w:rsid w:val="005B0718"/>
    <w:rsid w:val="005B0BA9"/>
    <w:rsid w:val="005B0DC5"/>
    <w:rsid w:val="005B0E05"/>
    <w:rsid w:val="005B0F37"/>
    <w:rsid w:val="005B1095"/>
    <w:rsid w:val="005B1189"/>
    <w:rsid w:val="005B160F"/>
    <w:rsid w:val="005B1A6C"/>
    <w:rsid w:val="005B1C04"/>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C57"/>
    <w:rsid w:val="005B5245"/>
    <w:rsid w:val="005B5F2E"/>
    <w:rsid w:val="005B60C0"/>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121"/>
    <w:rsid w:val="005C1246"/>
    <w:rsid w:val="005C12F3"/>
    <w:rsid w:val="005C152B"/>
    <w:rsid w:val="005C1ACE"/>
    <w:rsid w:val="005C1D67"/>
    <w:rsid w:val="005C1D8E"/>
    <w:rsid w:val="005C2002"/>
    <w:rsid w:val="005C2027"/>
    <w:rsid w:val="005C22C6"/>
    <w:rsid w:val="005C23C7"/>
    <w:rsid w:val="005C28D0"/>
    <w:rsid w:val="005C29AD"/>
    <w:rsid w:val="005C29C8"/>
    <w:rsid w:val="005C2AD4"/>
    <w:rsid w:val="005C2B42"/>
    <w:rsid w:val="005C365B"/>
    <w:rsid w:val="005C38DD"/>
    <w:rsid w:val="005C3A40"/>
    <w:rsid w:val="005C3C03"/>
    <w:rsid w:val="005C41FE"/>
    <w:rsid w:val="005C4695"/>
    <w:rsid w:val="005C47FA"/>
    <w:rsid w:val="005C4C7E"/>
    <w:rsid w:val="005C4C8D"/>
    <w:rsid w:val="005C514B"/>
    <w:rsid w:val="005C569E"/>
    <w:rsid w:val="005C57CB"/>
    <w:rsid w:val="005C57CD"/>
    <w:rsid w:val="005C5858"/>
    <w:rsid w:val="005C58A2"/>
    <w:rsid w:val="005C5A85"/>
    <w:rsid w:val="005C5BE1"/>
    <w:rsid w:val="005C5EF2"/>
    <w:rsid w:val="005C5F76"/>
    <w:rsid w:val="005C64E5"/>
    <w:rsid w:val="005C653A"/>
    <w:rsid w:val="005C716E"/>
    <w:rsid w:val="005C74B4"/>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01A"/>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EB"/>
    <w:rsid w:val="005D37C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C4"/>
    <w:rsid w:val="005D69F2"/>
    <w:rsid w:val="005D6B41"/>
    <w:rsid w:val="005D6C67"/>
    <w:rsid w:val="005D6F27"/>
    <w:rsid w:val="005D7062"/>
    <w:rsid w:val="005D72A7"/>
    <w:rsid w:val="005D73CA"/>
    <w:rsid w:val="005D7442"/>
    <w:rsid w:val="005D758B"/>
    <w:rsid w:val="005D762C"/>
    <w:rsid w:val="005E00E8"/>
    <w:rsid w:val="005E01AD"/>
    <w:rsid w:val="005E0241"/>
    <w:rsid w:val="005E0391"/>
    <w:rsid w:val="005E0534"/>
    <w:rsid w:val="005E0D1E"/>
    <w:rsid w:val="005E0D44"/>
    <w:rsid w:val="005E0ED4"/>
    <w:rsid w:val="005E0F77"/>
    <w:rsid w:val="005E1793"/>
    <w:rsid w:val="005E1AD2"/>
    <w:rsid w:val="005E1CF0"/>
    <w:rsid w:val="005E20EA"/>
    <w:rsid w:val="005E266F"/>
    <w:rsid w:val="005E27C3"/>
    <w:rsid w:val="005E2CC2"/>
    <w:rsid w:val="005E3819"/>
    <w:rsid w:val="005E3967"/>
    <w:rsid w:val="005E39D9"/>
    <w:rsid w:val="005E3A4E"/>
    <w:rsid w:val="005E3C1F"/>
    <w:rsid w:val="005E40E4"/>
    <w:rsid w:val="005E413E"/>
    <w:rsid w:val="005E448D"/>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9F9"/>
    <w:rsid w:val="005F2A75"/>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A8B"/>
    <w:rsid w:val="005F4B65"/>
    <w:rsid w:val="005F4FB3"/>
    <w:rsid w:val="005F5074"/>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FDF"/>
    <w:rsid w:val="0060608A"/>
    <w:rsid w:val="00606280"/>
    <w:rsid w:val="006065DF"/>
    <w:rsid w:val="006069A1"/>
    <w:rsid w:val="006069E4"/>
    <w:rsid w:val="00606A5A"/>
    <w:rsid w:val="00606DD0"/>
    <w:rsid w:val="00606F96"/>
    <w:rsid w:val="00607375"/>
    <w:rsid w:val="00607691"/>
    <w:rsid w:val="006076F7"/>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467"/>
    <w:rsid w:val="006116AE"/>
    <w:rsid w:val="006116AF"/>
    <w:rsid w:val="006118BA"/>
    <w:rsid w:val="006118C6"/>
    <w:rsid w:val="00611BAB"/>
    <w:rsid w:val="00611BC7"/>
    <w:rsid w:val="00611BF1"/>
    <w:rsid w:val="0061201C"/>
    <w:rsid w:val="006122B4"/>
    <w:rsid w:val="006124D5"/>
    <w:rsid w:val="00612846"/>
    <w:rsid w:val="006130E9"/>
    <w:rsid w:val="006132BB"/>
    <w:rsid w:val="00613A1C"/>
    <w:rsid w:val="00613A22"/>
    <w:rsid w:val="00613A53"/>
    <w:rsid w:val="00613A6E"/>
    <w:rsid w:val="00613AE2"/>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5E6"/>
    <w:rsid w:val="00615DC9"/>
    <w:rsid w:val="006162A7"/>
    <w:rsid w:val="006162FA"/>
    <w:rsid w:val="00616391"/>
    <w:rsid w:val="0061641A"/>
    <w:rsid w:val="006164E9"/>
    <w:rsid w:val="00616522"/>
    <w:rsid w:val="00616601"/>
    <w:rsid w:val="00616D0C"/>
    <w:rsid w:val="00616EDF"/>
    <w:rsid w:val="00616FE1"/>
    <w:rsid w:val="0061722F"/>
    <w:rsid w:val="0061761C"/>
    <w:rsid w:val="0062082C"/>
    <w:rsid w:val="006209B3"/>
    <w:rsid w:val="00620D7E"/>
    <w:rsid w:val="00620D84"/>
    <w:rsid w:val="0062118B"/>
    <w:rsid w:val="0062119E"/>
    <w:rsid w:val="00621311"/>
    <w:rsid w:val="0062157D"/>
    <w:rsid w:val="006218F7"/>
    <w:rsid w:val="0062214A"/>
    <w:rsid w:val="00622235"/>
    <w:rsid w:val="006224FB"/>
    <w:rsid w:val="00622691"/>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26A"/>
    <w:rsid w:val="00625313"/>
    <w:rsid w:val="00625475"/>
    <w:rsid w:val="0062570F"/>
    <w:rsid w:val="0062586B"/>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6EE6"/>
    <w:rsid w:val="00637262"/>
    <w:rsid w:val="00637514"/>
    <w:rsid w:val="00637605"/>
    <w:rsid w:val="0063763C"/>
    <w:rsid w:val="006377C6"/>
    <w:rsid w:val="00637A6E"/>
    <w:rsid w:val="00637D8A"/>
    <w:rsid w:val="00637DA3"/>
    <w:rsid w:val="00637F3D"/>
    <w:rsid w:val="006401E2"/>
    <w:rsid w:val="00640259"/>
    <w:rsid w:val="0064050C"/>
    <w:rsid w:val="0064076B"/>
    <w:rsid w:val="006409EA"/>
    <w:rsid w:val="00640C38"/>
    <w:rsid w:val="00640E79"/>
    <w:rsid w:val="00641012"/>
    <w:rsid w:val="006413FB"/>
    <w:rsid w:val="00641429"/>
    <w:rsid w:val="00641887"/>
    <w:rsid w:val="006419DB"/>
    <w:rsid w:val="00641B1E"/>
    <w:rsid w:val="00641BDD"/>
    <w:rsid w:val="00641D91"/>
    <w:rsid w:val="00642362"/>
    <w:rsid w:val="0064244A"/>
    <w:rsid w:val="00642568"/>
    <w:rsid w:val="006429DD"/>
    <w:rsid w:val="00642E6C"/>
    <w:rsid w:val="00642F30"/>
    <w:rsid w:val="00642FEC"/>
    <w:rsid w:val="00643018"/>
    <w:rsid w:val="0064314E"/>
    <w:rsid w:val="00643217"/>
    <w:rsid w:val="00643442"/>
    <w:rsid w:val="006435E4"/>
    <w:rsid w:val="00643BCF"/>
    <w:rsid w:val="00643EA4"/>
    <w:rsid w:val="00643F2F"/>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505"/>
    <w:rsid w:val="0065094B"/>
    <w:rsid w:val="00650D1A"/>
    <w:rsid w:val="00650DD3"/>
    <w:rsid w:val="00651008"/>
    <w:rsid w:val="00651100"/>
    <w:rsid w:val="00651163"/>
    <w:rsid w:val="006511AE"/>
    <w:rsid w:val="00651592"/>
    <w:rsid w:val="00651C40"/>
    <w:rsid w:val="006521C7"/>
    <w:rsid w:val="0065277C"/>
    <w:rsid w:val="0065288F"/>
    <w:rsid w:val="00652A6E"/>
    <w:rsid w:val="00652E76"/>
    <w:rsid w:val="00652F03"/>
    <w:rsid w:val="00653663"/>
    <w:rsid w:val="006536B7"/>
    <w:rsid w:val="006538FF"/>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0FD"/>
    <w:rsid w:val="00656896"/>
    <w:rsid w:val="00656B0F"/>
    <w:rsid w:val="00657308"/>
    <w:rsid w:val="006578D4"/>
    <w:rsid w:val="00660E66"/>
    <w:rsid w:val="0066117D"/>
    <w:rsid w:val="006612B5"/>
    <w:rsid w:val="006613BB"/>
    <w:rsid w:val="006614E5"/>
    <w:rsid w:val="006618A3"/>
    <w:rsid w:val="006618FC"/>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8DA"/>
    <w:rsid w:val="00665CA7"/>
    <w:rsid w:val="00666789"/>
    <w:rsid w:val="006667FF"/>
    <w:rsid w:val="00666800"/>
    <w:rsid w:val="006668D9"/>
    <w:rsid w:val="006668E7"/>
    <w:rsid w:val="00666911"/>
    <w:rsid w:val="00666A09"/>
    <w:rsid w:val="00666B12"/>
    <w:rsid w:val="00666CEC"/>
    <w:rsid w:val="00666D35"/>
    <w:rsid w:val="00666DB7"/>
    <w:rsid w:val="00666E32"/>
    <w:rsid w:val="0066767A"/>
    <w:rsid w:val="0066777E"/>
    <w:rsid w:val="00667789"/>
    <w:rsid w:val="006677B8"/>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B2C"/>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D0F"/>
    <w:rsid w:val="00675E28"/>
    <w:rsid w:val="00675F36"/>
    <w:rsid w:val="00676024"/>
    <w:rsid w:val="0067624A"/>
    <w:rsid w:val="0067643B"/>
    <w:rsid w:val="006764C7"/>
    <w:rsid w:val="00676D52"/>
    <w:rsid w:val="00676E61"/>
    <w:rsid w:val="00676E7C"/>
    <w:rsid w:val="00676F29"/>
    <w:rsid w:val="00677099"/>
    <w:rsid w:val="00677195"/>
    <w:rsid w:val="006771DB"/>
    <w:rsid w:val="006772A4"/>
    <w:rsid w:val="006774AC"/>
    <w:rsid w:val="00677593"/>
    <w:rsid w:val="00677AE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665"/>
    <w:rsid w:val="00684A4B"/>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8C"/>
    <w:rsid w:val="0069059F"/>
    <w:rsid w:val="006908A1"/>
    <w:rsid w:val="006908FB"/>
    <w:rsid w:val="006909F2"/>
    <w:rsid w:val="00690A31"/>
    <w:rsid w:val="00690CD2"/>
    <w:rsid w:val="00690CF5"/>
    <w:rsid w:val="00690FC9"/>
    <w:rsid w:val="006912C7"/>
    <w:rsid w:val="006915E9"/>
    <w:rsid w:val="00691636"/>
    <w:rsid w:val="006917D0"/>
    <w:rsid w:val="00691956"/>
    <w:rsid w:val="006919A8"/>
    <w:rsid w:val="00691CBF"/>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599"/>
    <w:rsid w:val="006945F3"/>
    <w:rsid w:val="00694740"/>
    <w:rsid w:val="00694888"/>
    <w:rsid w:val="00694F47"/>
    <w:rsid w:val="0069521F"/>
    <w:rsid w:val="00695225"/>
    <w:rsid w:val="006954DD"/>
    <w:rsid w:val="00695A29"/>
    <w:rsid w:val="00695AA5"/>
    <w:rsid w:val="006960D8"/>
    <w:rsid w:val="0069615C"/>
    <w:rsid w:val="0069627C"/>
    <w:rsid w:val="00696B42"/>
    <w:rsid w:val="00696D5B"/>
    <w:rsid w:val="00697396"/>
    <w:rsid w:val="00697403"/>
    <w:rsid w:val="00697517"/>
    <w:rsid w:val="0069777C"/>
    <w:rsid w:val="006A021D"/>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20BD"/>
    <w:rsid w:val="006A2170"/>
    <w:rsid w:val="006A23D3"/>
    <w:rsid w:val="006A24BC"/>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778"/>
    <w:rsid w:val="006A5B2C"/>
    <w:rsid w:val="006A5BC5"/>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CE9"/>
    <w:rsid w:val="006B2DD8"/>
    <w:rsid w:val="006B3021"/>
    <w:rsid w:val="006B30BF"/>
    <w:rsid w:val="006B3163"/>
    <w:rsid w:val="006B3EFA"/>
    <w:rsid w:val="006B3F7E"/>
    <w:rsid w:val="006B3FDE"/>
    <w:rsid w:val="006B407D"/>
    <w:rsid w:val="006B430D"/>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8ED"/>
    <w:rsid w:val="006B7F5D"/>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4EC"/>
    <w:rsid w:val="006C45EB"/>
    <w:rsid w:val="006C461A"/>
    <w:rsid w:val="006C46EB"/>
    <w:rsid w:val="006C4781"/>
    <w:rsid w:val="006C48A9"/>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C25"/>
    <w:rsid w:val="006D20B0"/>
    <w:rsid w:val="006D2316"/>
    <w:rsid w:val="006D244A"/>
    <w:rsid w:val="006D266E"/>
    <w:rsid w:val="006D288A"/>
    <w:rsid w:val="006D2DB0"/>
    <w:rsid w:val="006D2E67"/>
    <w:rsid w:val="006D2FCC"/>
    <w:rsid w:val="006D3071"/>
    <w:rsid w:val="006D309B"/>
    <w:rsid w:val="006D3251"/>
    <w:rsid w:val="006D37CC"/>
    <w:rsid w:val="006D3A53"/>
    <w:rsid w:val="006D3BBC"/>
    <w:rsid w:val="006D3F38"/>
    <w:rsid w:val="006D41FA"/>
    <w:rsid w:val="006D459D"/>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8DC"/>
    <w:rsid w:val="006D6985"/>
    <w:rsid w:val="006D6987"/>
    <w:rsid w:val="006D6C96"/>
    <w:rsid w:val="006D6EEE"/>
    <w:rsid w:val="006D7358"/>
    <w:rsid w:val="006D7425"/>
    <w:rsid w:val="006D78C3"/>
    <w:rsid w:val="006D7946"/>
    <w:rsid w:val="006D7AEB"/>
    <w:rsid w:val="006D7B6D"/>
    <w:rsid w:val="006D7CC5"/>
    <w:rsid w:val="006D7D8F"/>
    <w:rsid w:val="006D7F97"/>
    <w:rsid w:val="006E07BD"/>
    <w:rsid w:val="006E0A62"/>
    <w:rsid w:val="006E1568"/>
    <w:rsid w:val="006E1666"/>
    <w:rsid w:val="006E177C"/>
    <w:rsid w:val="006E1788"/>
    <w:rsid w:val="006E1826"/>
    <w:rsid w:val="006E184F"/>
    <w:rsid w:val="006E1F11"/>
    <w:rsid w:val="006E1FB7"/>
    <w:rsid w:val="006E2063"/>
    <w:rsid w:val="006E234B"/>
    <w:rsid w:val="006E2396"/>
    <w:rsid w:val="006E23D7"/>
    <w:rsid w:val="006E2A51"/>
    <w:rsid w:val="006E2C70"/>
    <w:rsid w:val="006E2D3B"/>
    <w:rsid w:val="006E3047"/>
    <w:rsid w:val="006E3421"/>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EC8"/>
    <w:rsid w:val="006F0083"/>
    <w:rsid w:val="006F00ED"/>
    <w:rsid w:val="006F021F"/>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9FB"/>
    <w:rsid w:val="006F5A47"/>
    <w:rsid w:val="006F5DA4"/>
    <w:rsid w:val="006F61DF"/>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1095"/>
    <w:rsid w:val="00701202"/>
    <w:rsid w:val="00701504"/>
    <w:rsid w:val="007016B6"/>
    <w:rsid w:val="007017EF"/>
    <w:rsid w:val="00701D28"/>
    <w:rsid w:val="00701D8C"/>
    <w:rsid w:val="0070215E"/>
    <w:rsid w:val="00702235"/>
    <w:rsid w:val="007023BA"/>
    <w:rsid w:val="00702712"/>
    <w:rsid w:val="00702B28"/>
    <w:rsid w:val="00702B8D"/>
    <w:rsid w:val="00702C69"/>
    <w:rsid w:val="00702E46"/>
    <w:rsid w:val="0070309E"/>
    <w:rsid w:val="0070348B"/>
    <w:rsid w:val="00703BAB"/>
    <w:rsid w:val="007043DA"/>
    <w:rsid w:val="00704468"/>
    <w:rsid w:val="0070481F"/>
    <w:rsid w:val="00704CFC"/>
    <w:rsid w:val="00704DAA"/>
    <w:rsid w:val="00704EF2"/>
    <w:rsid w:val="00704F4A"/>
    <w:rsid w:val="0070506F"/>
    <w:rsid w:val="0070554E"/>
    <w:rsid w:val="007055C9"/>
    <w:rsid w:val="0070597C"/>
    <w:rsid w:val="00705ABA"/>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527"/>
    <w:rsid w:val="00714586"/>
    <w:rsid w:val="007146FB"/>
    <w:rsid w:val="00714A67"/>
    <w:rsid w:val="00714AA3"/>
    <w:rsid w:val="00714C44"/>
    <w:rsid w:val="00715201"/>
    <w:rsid w:val="007153BF"/>
    <w:rsid w:val="00715404"/>
    <w:rsid w:val="00715877"/>
    <w:rsid w:val="0071587B"/>
    <w:rsid w:val="00715AE0"/>
    <w:rsid w:val="00715BB4"/>
    <w:rsid w:val="0071641C"/>
    <w:rsid w:val="0071646B"/>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C51"/>
    <w:rsid w:val="007210B5"/>
    <w:rsid w:val="007210CC"/>
    <w:rsid w:val="007211F4"/>
    <w:rsid w:val="00721224"/>
    <w:rsid w:val="00721523"/>
    <w:rsid w:val="0072152F"/>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3550"/>
    <w:rsid w:val="007235BB"/>
    <w:rsid w:val="0072361B"/>
    <w:rsid w:val="00723AB2"/>
    <w:rsid w:val="00723AE7"/>
    <w:rsid w:val="00723BC3"/>
    <w:rsid w:val="007241A6"/>
    <w:rsid w:val="007242C9"/>
    <w:rsid w:val="007244CC"/>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742A"/>
    <w:rsid w:val="007275AF"/>
    <w:rsid w:val="00727707"/>
    <w:rsid w:val="007277F9"/>
    <w:rsid w:val="0072782A"/>
    <w:rsid w:val="00727887"/>
    <w:rsid w:val="007279A6"/>
    <w:rsid w:val="00727B60"/>
    <w:rsid w:val="00730013"/>
    <w:rsid w:val="00730067"/>
    <w:rsid w:val="00730B06"/>
    <w:rsid w:val="00731286"/>
    <w:rsid w:val="0073129A"/>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E39"/>
    <w:rsid w:val="00732FFB"/>
    <w:rsid w:val="007333BF"/>
    <w:rsid w:val="007333D3"/>
    <w:rsid w:val="0073358F"/>
    <w:rsid w:val="00733793"/>
    <w:rsid w:val="007337E5"/>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6000"/>
    <w:rsid w:val="00736187"/>
    <w:rsid w:val="007362C4"/>
    <w:rsid w:val="007362C8"/>
    <w:rsid w:val="007364EA"/>
    <w:rsid w:val="0073659B"/>
    <w:rsid w:val="007366E6"/>
    <w:rsid w:val="0073679D"/>
    <w:rsid w:val="00736BC7"/>
    <w:rsid w:val="00736CDD"/>
    <w:rsid w:val="00736D4B"/>
    <w:rsid w:val="00736D80"/>
    <w:rsid w:val="0073756E"/>
    <w:rsid w:val="0073778B"/>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A73"/>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64C4"/>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64AE"/>
    <w:rsid w:val="0075750A"/>
    <w:rsid w:val="00757D25"/>
    <w:rsid w:val="00757DAF"/>
    <w:rsid w:val="00757F7A"/>
    <w:rsid w:val="00760053"/>
    <w:rsid w:val="007604F7"/>
    <w:rsid w:val="00760965"/>
    <w:rsid w:val="00760AEC"/>
    <w:rsid w:val="00760AFA"/>
    <w:rsid w:val="00760DB6"/>
    <w:rsid w:val="0076101C"/>
    <w:rsid w:val="0076114E"/>
    <w:rsid w:val="0076132B"/>
    <w:rsid w:val="00761783"/>
    <w:rsid w:val="00761A1E"/>
    <w:rsid w:val="00761CB3"/>
    <w:rsid w:val="00761CD1"/>
    <w:rsid w:val="00761E39"/>
    <w:rsid w:val="00761F0B"/>
    <w:rsid w:val="00761FF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D67"/>
    <w:rsid w:val="00763E2A"/>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50CC"/>
    <w:rsid w:val="0077532D"/>
    <w:rsid w:val="00775472"/>
    <w:rsid w:val="00775777"/>
    <w:rsid w:val="007757C7"/>
    <w:rsid w:val="00775D50"/>
    <w:rsid w:val="00775DCF"/>
    <w:rsid w:val="00775F1A"/>
    <w:rsid w:val="0077618C"/>
    <w:rsid w:val="007767B5"/>
    <w:rsid w:val="00776823"/>
    <w:rsid w:val="00776B18"/>
    <w:rsid w:val="00776C7A"/>
    <w:rsid w:val="00776CA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8E"/>
    <w:rsid w:val="007817A5"/>
    <w:rsid w:val="00781817"/>
    <w:rsid w:val="00781A51"/>
    <w:rsid w:val="00781AD5"/>
    <w:rsid w:val="00781B69"/>
    <w:rsid w:val="00781CD5"/>
    <w:rsid w:val="00781E2F"/>
    <w:rsid w:val="00781F7A"/>
    <w:rsid w:val="00782273"/>
    <w:rsid w:val="00782380"/>
    <w:rsid w:val="007824C7"/>
    <w:rsid w:val="0078250B"/>
    <w:rsid w:val="007827DF"/>
    <w:rsid w:val="00782870"/>
    <w:rsid w:val="007829B7"/>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50C7"/>
    <w:rsid w:val="0078543B"/>
    <w:rsid w:val="0078546B"/>
    <w:rsid w:val="0078566D"/>
    <w:rsid w:val="007857CB"/>
    <w:rsid w:val="007857FF"/>
    <w:rsid w:val="00785C73"/>
    <w:rsid w:val="00785D07"/>
    <w:rsid w:val="00785E4C"/>
    <w:rsid w:val="0078606D"/>
    <w:rsid w:val="007861AE"/>
    <w:rsid w:val="007867BA"/>
    <w:rsid w:val="00786938"/>
    <w:rsid w:val="00786D73"/>
    <w:rsid w:val="00787331"/>
    <w:rsid w:val="007874C0"/>
    <w:rsid w:val="0078777D"/>
    <w:rsid w:val="00787AE6"/>
    <w:rsid w:val="00787E71"/>
    <w:rsid w:val="007900A0"/>
    <w:rsid w:val="007900B3"/>
    <w:rsid w:val="0079015A"/>
    <w:rsid w:val="0079061C"/>
    <w:rsid w:val="0079061F"/>
    <w:rsid w:val="0079069C"/>
    <w:rsid w:val="007906D6"/>
    <w:rsid w:val="0079096E"/>
    <w:rsid w:val="00790985"/>
    <w:rsid w:val="00790C1B"/>
    <w:rsid w:val="00790E81"/>
    <w:rsid w:val="00790F5C"/>
    <w:rsid w:val="0079127E"/>
    <w:rsid w:val="0079130F"/>
    <w:rsid w:val="00791332"/>
    <w:rsid w:val="0079163E"/>
    <w:rsid w:val="00791AC9"/>
    <w:rsid w:val="00791B22"/>
    <w:rsid w:val="00791B68"/>
    <w:rsid w:val="007920B3"/>
    <w:rsid w:val="007921A0"/>
    <w:rsid w:val="0079220B"/>
    <w:rsid w:val="00792379"/>
    <w:rsid w:val="0079243B"/>
    <w:rsid w:val="00792483"/>
    <w:rsid w:val="00792490"/>
    <w:rsid w:val="007928A2"/>
    <w:rsid w:val="0079298F"/>
    <w:rsid w:val="00792FD9"/>
    <w:rsid w:val="00793047"/>
    <w:rsid w:val="007930EC"/>
    <w:rsid w:val="00793295"/>
    <w:rsid w:val="007944F5"/>
    <w:rsid w:val="007948A9"/>
    <w:rsid w:val="007949C2"/>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A03DD"/>
    <w:rsid w:val="007A09AF"/>
    <w:rsid w:val="007A0B45"/>
    <w:rsid w:val="007A0EB3"/>
    <w:rsid w:val="007A0EE3"/>
    <w:rsid w:val="007A0FE7"/>
    <w:rsid w:val="007A1068"/>
    <w:rsid w:val="007A1089"/>
    <w:rsid w:val="007A1368"/>
    <w:rsid w:val="007A141C"/>
    <w:rsid w:val="007A1803"/>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371"/>
    <w:rsid w:val="007A342E"/>
    <w:rsid w:val="007A34B2"/>
    <w:rsid w:val="007A368F"/>
    <w:rsid w:val="007A399B"/>
    <w:rsid w:val="007A3BCE"/>
    <w:rsid w:val="007A3F24"/>
    <w:rsid w:val="007A4086"/>
    <w:rsid w:val="007A4313"/>
    <w:rsid w:val="007A4327"/>
    <w:rsid w:val="007A45E1"/>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8C4"/>
    <w:rsid w:val="007A7D14"/>
    <w:rsid w:val="007A7E4A"/>
    <w:rsid w:val="007A7F8F"/>
    <w:rsid w:val="007B0284"/>
    <w:rsid w:val="007B034D"/>
    <w:rsid w:val="007B061E"/>
    <w:rsid w:val="007B0771"/>
    <w:rsid w:val="007B0897"/>
    <w:rsid w:val="007B08B8"/>
    <w:rsid w:val="007B0910"/>
    <w:rsid w:val="007B0B25"/>
    <w:rsid w:val="007B0B67"/>
    <w:rsid w:val="007B0C4C"/>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3C0"/>
    <w:rsid w:val="007B3412"/>
    <w:rsid w:val="007B3727"/>
    <w:rsid w:val="007B45A6"/>
    <w:rsid w:val="007B4895"/>
    <w:rsid w:val="007B496A"/>
    <w:rsid w:val="007B50FD"/>
    <w:rsid w:val="007B5284"/>
    <w:rsid w:val="007B5BA0"/>
    <w:rsid w:val="007B5E39"/>
    <w:rsid w:val="007B6239"/>
    <w:rsid w:val="007B6369"/>
    <w:rsid w:val="007B63A7"/>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9F"/>
    <w:rsid w:val="007C49F9"/>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261"/>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8F7"/>
    <w:rsid w:val="007D1AD8"/>
    <w:rsid w:val="007D1BA7"/>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455"/>
    <w:rsid w:val="007D38CB"/>
    <w:rsid w:val="007D396D"/>
    <w:rsid w:val="007D39BB"/>
    <w:rsid w:val="007D39D4"/>
    <w:rsid w:val="007D3A04"/>
    <w:rsid w:val="007D3B03"/>
    <w:rsid w:val="007D3B8F"/>
    <w:rsid w:val="007D42E9"/>
    <w:rsid w:val="007D449B"/>
    <w:rsid w:val="007D4505"/>
    <w:rsid w:val="007D46A3"/>
    <w:rsid w:val="007D499F"/>
    <w:rsid w:val="007D49BE"/>
    <w:rsid w:val="007D4B6E"/>
    <w:rsid w:val="007D4B9E"/>
    <w:rsid w:val="007D4C0D"/>
    <w:rsid w:val="007D4F5E"/>
    <w:rsid w:val="007D4FE6"/>
    <w:rsid w:val="007D5047"/>
    <w:rsid w:val="007D520E"/>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F99"/>
    <w:rsid w:val="007E213E"/>
    <w:rsid w:val="007E23A7"/>
    <w:rsid w:val="007E2C1C"/>
    <w:rsid w:val="007E2C5A"/>
    <w:rsid w:val="007E2CF4"/>
    <w:rsid w:val="007E2E67"/>
    <w:rsid w:val="007E2F14"/>
    <w:rsid w:val="007E328E"/>
    <w:rsid w:val="007E3330"/>
    <w:rsid w:val="007E3364"/>
    <w:rsid w:val="007E345B"/>
    <w:rsid w:val="007E35DA"/>
    <w:rsid w:val="007E3628"/>
    <w:rsid w:val="007E367C"/>
    <w:rsid w:val="007E37DA"/>
    <w:rsid w:val="007E37DC"/>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C8B"/>
    <w:rsid w:val="007F3FD2"/>
    <w:rsid w:val="007F4004"/>
    <w:rsid w:val="007F4179"/>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24A"/>
    <w:rsid w:val="007F7500"/>
    <w:rsid w:val="007F792D"/>
    <w:rsid w:val="007F7992"/>
    <w:rsid w:val="007F7D03"/>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472"/>
    <w:rsid w:val="008075B7"/>
    <w:rsid w:val="008076BA"/>
    <w:rsid w:val="0080783A"/>
    <w:rsid w:val="00807946"/>
    <w:rsid w:val="008079AE"/>
    <w:rsid w:val="00807BD3"/>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6AF"/>
    <w:rsid w:val="00812874"/>
    <w:rsid w:val="00812A4E"/>
    <w:rsid w:val="00812B29"/>
    <w:rsid w:val="00812D4C"/>
    <w:rsid w:val="00812D88"/>
    <w:rsid w:val="00812F96"/>
    <w:rsid w:val="00812FC2"/>
    <w:rsid w:val="00813461"/>
    <w:rsid w:val="0081357E"/>
    <w:rsid w:val="00813885"/>
    <w:rsid w:val="008138A5"/>
    <w:rsid w:val="00813951"/>
    <w:rsid w:val="0081399B"/>
    <w:rsid w:val="0081412B"/>
    <w:rsid w:val="008141E7"/>
    <w:rsid w:val="0081428E"/>
    <w:rsid w:val="00814AA9"/>
    <w:rsid w:val="00814B99"/>
    <w:rsid w:val="00814E92"/>
    <w:rsid w:val="00814E93"/>
    <w:rsid w:val="00814ED7"/>
    <w:rsid w:val="00814FB4"/>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71F"/>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2BB"/>
    <w:rsid w:val="008222E5"/>
    <w:rsid w:val="00822334"/>
    <w:rsid w:val="008223DD"/>
    <w:rsid w:val="008226C1"/>
    <w:rsid w:val="00822738"/>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583"/>
    <w:rsid w:val="00825713"/>
    <w:rsid w:val="008258A0"/>
    <w:rsid w:val="00825B30"/>
    <w:rsid w:val="00825D45"/>
    <w:rsid w:val="00825F0B"/>
    <w:rsid w:val="0082621B"/>
    <w:rsid w:val="0082624F"/>
    <w:rsid w:val="008267C8"/>
    <w:rsid w:val="00826C3F"/>
    <w:rsid w:val="00826DC1"/>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CD5"/>
    <w:rsid w:val="00830DD9"/>
    <w:rsid w:val="00830E02"/>
    <w:rsid w:val="0083107D"/>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833"/>
    <w:rsid w:val="00833977"/>
    <w:rsid w:val="008340BF"/>
    <w:rsid w:val="00834131"/>
    <w:rsid w:val="00834531"/>
    <w:rsid w:val="0083453B"/>
    <w:rsid w:val="00834557"/>
    <w:rsid w:val="008346B4"/>
    <w:rsid w:val="00834948"/>
    <w:rsid w:val="00834B1A"/>
    <w:rsid w:val="00834B46"/>
    <w:rsid w:val="00834D7B"/>
    <w:rsid w:val="00834FA5"/>
    <w:rsid w:val="008350B7"/>
    <w:rsid w:val="00835373"/>
    <w:rsid w:val="008353DC"/>
    <w:rsid w:val="00835518"/>
    <w:rsid w:val="00835690"/>
    <w:rsid w:val="008358FB"/>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1265"/>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B72"/>
    <w:rsid w:val="00844F4A"/>
    <w:rsid w:val="00844F97"/>
    <w:rsid w:val="00845168"/>
    <w:rsid w:val="008452B4"/>
    <w:rsid w:val="00845397"/>
    <w:rsid w:val="00845570"/>
    <w:rsid w:val="00845633"/>
    <w:rsid w:val="00845777"/>
    <w:rsid w:val="0084578E"/>
    <w:rsid w:val="0084603E"/>
    <w:rsid w:val="00846192"/>
    <w:rsid w:val="008465F3"/>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C2A"/>
    <w:rsid w:val="00852D11"/>
    <w:rsid w:val="00852E1C"/>
    <w:rsid w:val="00853628"/>
    <w:rsid w:val="008537F4"/>
    <w:rsid w:val="00853B8E"/>
    <w:rsid w:val="00853C83"/>
    <w:rsid w:val="00853E7B"/>
    <w:rsid w:val="00853F58"/>
    <w:rsid w:val="0085431E"/>
    <w:rsid w:val="00854654"/>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717"/>
    <w:rsid w:val="00860F2D"/>
    <w:rsid w:val="00860FEF"/>
    <w:rsid w:val="0086129B"/>
    <w:rsid w:val="008612A7"/>
    <w:rsid w:val="00861375"/>
    <w:rsid w:val="008617B6"/>
    <w:rsid w:val="00861944"/>
    <w:rsid w:val="0086199B"/>
    <w:rsid w:val="00861F77"/>
    <w:rsid w:val="00862242"/>
    <w:rsid w:val="008623A7"/>
    <w:rsid w:val="00862402"/>
    <w:rsid w:val="00862BD0"/>
    <w:rsid w:val="00862E30"/>
    <w:rsid w:val="0086307B"/>
    <w:rsid w:val="008630E1"/>
    <w:rsid w:val="00863A3E"/>
    <w:rsid w:val="00863BB4"/>
    <w:rsid w:val="00863CA7"/>
    <w:rsid w:val="00863DC7"/>
    <w:rsid w:val="008640C3"/>
    <w:rsid w:val="008641C7"/>
    <w:rsid w:val="00864402"/>
    <w:rsid w:val="008649F4"/>
    <w:rsid w:val="00864A5E"/>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B23"/>
    <w:rsid w:val="00867D42"/>
    <w:rsid w:val="00867D59"/>
    <w:rsid w:val="00867D8A"/>
    <w:rsid w:val="00867DC9"/>
    <w:rsid w:val="00867EE6"/>
    <w:rsid w:val="00867FEB"/>
    <w:rsid w:val="008702E0"/>
    <w:rsid w:val="00870902"/>
    <w:rsid w:val="00870FE6"/>
    <w:rsid w:val="00871071"/>
    <w:rsid w:val="00871589"/>
    <w:rsid w:val="00871789"/>
    <w:rsid w:val="00871976"/>
    <w:rsid w:val="00871E4E"/>
    <w:rsid w:val="00871FD0"/>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802A4"/>
    <w:rsid w:val="00880B91"/>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627"/>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83"/>
    <w:rsid w:val="008878FC"/>
    <w:rsid w:val="00887CC9"/>
    <w:rsid w:val="00887E8D"/>
    <w:rsid w:val="00890034"/>
    <w:rsid w:val="00890122"/>
    <w:rsid w:val="0089074E"/>
    <w:rsid w:val="00890995"/>
    <w:rsid w:val="00890D9F"/>
    <w:rsid w:val="00891378"/>
    <w:rsid w:val="008914FF"/>
    <w:rsid w:val="0089165D"/>
    <w:rsid w:val="0089169E"/>
    <w:rsid w:val="0089176F"/>
    <w:rsid w:val="00891A2A"/>
    <w:rsid w:val="00891C49"/>
    <w:rsid w:val="0089251C"/>
    <w:rsid w:val="00892772"/>
    <w:rsid w:val="00892DBD"/>
    <w:rsid w:val="00892E22"/>
    <w:rsid w:val="00892EB0"/>
    <w:rsid w:val="008932BC"/>
    <w:rsid w:val="008932C5"/>
    <w:rsid w:val="008936C8"/>
    <w:rsid w:val="00893E07"/>
    <w:rsid w:val="0089420C"/>
    <w:rsid w:val="00894943"/>
    <w:rsid w:val="00894C71"/>
    <w:rsid w:val="00894CF9"/>
    <w:rsid w:val="00894E5D"/>
    <w:rsid w:val="00895230"/>
    <w:rsid w:val="0089539E"/>
    <w:rsid w:val="00895588"/>
    <w:rsid w:val="00895CBB"/>
    <w:rsid w:val="00895D31"/>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F87"/>
    <w:rsid w:val="008A42BB"/>
    <w:rsid w:val="008A42E3"/>
    <w:rsid w:val="008A43B3"/>
    <w:rsid w:val="008A4554"/>
    <w:rsid w:val="008A483F"/>
    <w:rsid w:val="008A490A"/>
    <w:rsid w:val="008A4940"/>
    <w:rsid w:val="008A4A25"/>
    <w:rsid w:val="008A4A3C"/>
    <w:rsid w:val="008A529D"/>
    <w:rsid w:val="008A576D"/>
    <w:rsid w:val="008A581F"/>
    <w:rsid w:val="008A59C8"/>
    <w:rsid w:val="008A5A1B"/>
    <w:rsid w:val="008A5BD9"/>
    <w:rsid w:val="008A5D2B"/>
    <w:rsid w:val="008A6139"/>
    <w:rsid w:val="008A617C"/>
    <w:rsid w:val="008A62C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1028"/>
    <w:rsid w:val="008B1094"/>
    <w:rsid w:val="008B126F"/>
    <w:rsid w:val="008B1334"/>
    <w:rsid w:val="008B183B"/>
    <w:rsid w:val="008B235A"/>
    <w:rsid w:val="008B262F"/>
    <w:rsid w:val="008B2872"/>
    <w:rsid w:val="008B2899"/>
    <w:rsid w:val="008B28A4"/>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DD"/>
    <w:rsid w:val="008B4DBC"/>
    <w:rsid w:val="008B4F62"/>
    <w:rsid w:val="008B525C"/>
    <w:rsid w:val="008B56D2"/>
    <w:rsid w:val="008B58A0"/>
    <w:rsid w:val="008B59FC"/>
    <w:rsid w:val="008B61A2"/>
    <w:rsid w:val="008B640F"/>
    <w:rsid w:val="008B6886"/>
    <w:rsid w:val="008B6888"/>
    <w:rsid w:val="008B68A8"/>
    <w:rsid w:val="008B6D19"/>
    <w:rsid w:val="008B6E8F"/>
    <w:rsid w:val="008B6F84"/>
    <w:rsid w:val="008B708C"/>
    <w:rsid w:val="008B71C7"/>
    <w:rsid w:val="008B740E"/>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FD"/>
    <w:rsid w:val="008C6AC7"/>
    <w:rsid w:val="008C6BC7"/>
    <w:rsid w:val="008C6BD5"/>
    <w:rsid w:val="008C6BD9"/>
    <w:rsid w:val="008C6C28"/>
    <w:rsid w:val="008C704A"/>
    <w:rsid w:val="008C7150"/>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06"/>
    <w:rsid w:val="008D0827"/>
    <w:rsid w:val="008D09DE"/>
    <w:rsid w:val="008D0A55"/>
    <w:rsid w:val="008D0C10"/>
    <w:rsid w:val="008D0D78"/>
    <w:rsid w:val="008D0DD3"/>
    <w:rsid w:val="008D1053"/>
    <w:rsid w:val="008D1224"/>
    <w:rsid w:val="008D1586"/>
    <w:rsid w:val="008D1B7B"/>
    <w:rsid w:val="008D1C9C"/>
    <w:rsid w:val="008D1E6F"/>
    <w:rsid w:val="008D2017"/>
    <w:rsid w:val="008D20BB"/>
    <w:rsid w:val="008D21A5"/>
    <w:rsid w:val="008D2D4C"/>
    <w:rsid w:val="008D2E85"/>
    <w:rsid w:val="008D3938"/>
    <w:rsid w:val="008D3A1B"/>
    <w:rsid w:val="008D3AA4"/>
    <w:rsid w:val="008D3B68"/>
    <w:rsid w:val="008D4113"/>
    <w:rsid w:val="008D4253"/>
    <w:rsid w:val="008D43EC"/>
    <w:rsid w:val="008D4469"/>
    <w:rsid w:val="008D44B4"/>
    <w:rsid w:val="008D44D2"/>
    <w:rsid w:val="008D4554"/>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6F97"/>
    <w:rsid w:val="008E706D"/>
    <w:rsid w:val="008E719F"/>
    <w:rsid w:val="008E7A4E"/>
    <w:rsid w:val="008E7EAB"/>
    <w:rsid w:val="008E7F55"/>
    <w:rsid w:val="008F01EB"/>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869"/>
    <w:rsid w:val="008F286A"/>
    <w:rsid w:val="008F2A36"/>
    <w:rsid w:val="008F2B4D"/>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501"/>
    <w:rsid w:val="008F4B48"/>
    <w:rsid w:val="008F4B8F"/>
    <w:rsid w:val="008F4D9C"/>
    <w:rsid w:val="008F4FC5"/>
    <w:rsid w:val="008F5D7A"/>
    <w:rsid w:val="008F5F53"/>
    <w:rsid w:val="008F618E"/>
    <w:rsid w:val="008F63AD"/>
    <w:rsid w:val="008F6B55"/>
    <w:rsid w:val="008F6C17"/>
    <w:rsid w:val="008F6DC0"/>
    <w:rsid w:val="008F6DC9"/>
    <w:rsid w:val="008F72A3"/>
    <w:rsid w:val="008F7420"/>
    <w:rsid w:val="008F7694"/>
    <w:rsid w:val="008F7703"/>
    <w:rsid w:val="008F794D"/>
    <w:rsid w:val="008F7B2F"/>
    <w:rsid w:val="008F7D11"/>
    <w:rsid w:val="008F7FBE"/>
    <w:rsid w:val="0090032F"/>
    <w:rsid w:val="009008AB"/>
    <w:rsid w:val="00900DED"/>
    <w:rsid w:val="00900DFC"/>
    <w:rsid w:val="00900E65"/>
    <w:rsid w:val="00900EBE"/>
    <w:rsid w:val="009011A8"/>
    <w:rsid w:val="00901326"/>
    <w:rsid w:val="0090173C"/>
    <w:rsid w:val="00901746"/>
    <w:rsid w:val="00901750"/>
    <w:rsid w:val="0090176F"/>
    <w:rsid w:val="00901EBF"/>
    <w:rsid w:val="009020EE"/>
    <w:rsid w:val="009024B0"/>
    <w:rsid w:val="0090271F"/>
    <w:rsid w:val="009028BE"/>
    <w:rsid w:val="00902B94"/>
    <w:rsid w:val="00903052"/>
    <w:rsid w:val="00903058"/>
    <w:rsid w:val="009030AD"/>
    <w:rsid w:val="00903505"/>
    <w:rsid w:val="009035B0"/>
    <w:rsid w:val="0090364C"/>
    <w:rsid w:val="009038FA"/>
    <w:rsid w:val="00903934"/>
    <w:rsid w:val="00903BBA"/>
    <w:rsid w:val="00903C44"/>
    <w:rsid w:val="00903E8A"/>
    <w:rsid w:val="00903EA7"/>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51EE"/>
    <w:rsid w:val="0092535F"/>
    <w:rsid w:val="00925412"/>
    <w:rsid w:val="00925473"/>
    <w:rsid w:val="00925583"/>
    <w:rsid w:val="009255DB"/>
    <w:rsid w:val="00925943"/>
    <w:rsid w:val="00925BA1"/>
    <w:rsid w:val="00925DB0"/>
    <w:rsid w:val="00925E3E"/>
    <w:rsid w:val="00926219"/>
    <w:rsid w:val="0092636E"/>
    <w:rsid w:val="00926388"/>
    <w:rsid w:val="009263BC"/>
    <w:rsid w:val="00926765"/>
    <w:rsid w:val="00926A88"/>
    <w:rsid w:val="0092723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955"/>
    <w:rsid w:val="00944965"/>
    <w:rsid w:val="00944A6C"/>
    <w:rsid w:val="0094501A"/>
    <w:rsid w:val="00945056"/>
    <w:rsid w:val="00945257"/>
    <w:rsid w:val="009452E5"/>
    <w:rsid w:val="0094571C"/>
    <w:rsid w:val="009459BC"/>
    <w:rsid w:val="00945DD3"/>
    <w:rsid w:val="0094600C"/>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502D5"/>
    <w:rsid w:val="0095032B"/>
    <w:rsid w:val="0095037C"/>
    <w:rsid w:val="0095065B"/>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8FE"/>
    <w:rsid w:val="00952A4F"/>
    <w:rsid w:val="0095326B"/>
    <w:rsid w:val="009534B4"/>
    <w:rsid w:val="009534F6"/>
    <w:rsid w:val="00953696"/>
    <w:rsid w:val="00953753"/>
    <w:rsid w:val="00953E0E"/>
    <w:rsid w:val="00953F51"/>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6C6"/>
    <w:rsid w:val="009579BC"/>
    <w:rsid w:val="00957CB0"/>
    <w:rsid w:val="00957D5B"/>
    <w:rsid w:val="0096015D"/>
    <w:rsid w:val="00960521"/>
    <w:rsid w:val="00960664"/>
    <w:rsid w:val="009606B7"/>
    <w:rsid w:val="00960921"/>
    <w:rsid w:val="00960971"/>
    <w:rsid w:val="009609D0"/>
    <w:rsid w:val="00960DDF"/>
    <w:rsid w:val="0096109E"/>
    <w:rsid w:val="009612B8"/>
    <w:rsid w:val="0096143C"/>
    <w:rsid w:val="009615C3"/>
    <w:rsid w:val="00961812"/>
    <w:rsid w:val="0096181B"/>
    <w:rsid w:val="00961C0C"/>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EF1"/>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3308"/>
    <w:rsid w:val="00973309"/>
    <w:rsid w:val="009734D1"/>
    <w:rsid w:val="009734F9"/>
    <w:rsid w:val="0097366A"/>
    <w:rsid w:val="0097376C"/>
    <w:rsid w:val="00973978"/>
    <w:rsid w:val="009739C5"/>
    <w:rsid w:val="00973DB7"/>
    <w:rsid w:val="00973DD3"/>
    <w:rsid w:val="00973FD8"/>
    <w:rsid w:val="009741BE"/>
    <w:rsid w:val="00974295"/>
    <w:rsid w:val="00974488"/>
    <w:rsid w:val="00974537"/>
    <w:rsid w:val="0097476F"/>
    <w:rsid w:val="009747F6"/>
    <w:rsid w:val="0097483F"/>
    <w:rsid w:val="00974E60"/>
    <w:rsid w:val="009754E5"/>
    <w:rsid w:val="0097556C"/>
    <w:rsid w:val="00975653"/>
    <w:rsid w:val="009756EC"/>
    <w:rsid w:val="00975720"/>
    <w:rsid w:val="00975962"/>
    <w:rsid w:val="00975A26"/>
    <w:rsid w:val="009760F5"/>
    <w:rsid w:val="009761A0"/>
    <w:rsid w:val="00976222"/>
    <w:rsid w:val="009763F3"/>
    <w:rsid w:val="009764F0"/>
    <w:rsid w:val="009766BF"/>
    <w:rsid w:val="009768C7"/>
    <w:rsid w:val="00976E0A"/>
    <w:rsid w:val="00976F58"/>
    <w:rsid w:val="00977371"/>
    <w:rsid w:val="009777AD"/>
    <w:rsid w:val="00977997"/>
    <w:rsid w:val="009779CC"/>
    <w:rsid w:val="0098023F"/>
    <w:rsid w:val="009802AF"/>
    <w:rsid w:val="00980397"/>
    <w:rsid w:val="0098049A"/>
    <w:rsid w:val="009807BD"/>
    <w:rsid w:val="009807D7"/>
    <w:rsid w:val="0098081C"/>
    <w:rsid w:val="00980C50"/>
    <w:rsid w:val="00980E93"/>
    <w:rsid w:val="00981026"/>
    <w:rsid w:val="009812BA"/>
    <w:rsid w:val="00981358"/>
    <w:rsid w:val="00981621"/>
    <w:rsid w:val="00981678"/>
    <w:rsid w:val="0098179C"/>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A01"/>
    <w:rsid w:val="00986BA5"/>
    <w:rsid w:val="00986BEC"/>
    <w:rsid w:val="00986C48"/>
    <w:rsid w:val="0098727C"/>
    <w:rsid w:val="00987387"/>
    <w:rsid w:val="00987454"/>
    <w:rsid w:val="00987608"/>
    <w:rsid w:val="00987B02"/>
    <w:rsid w:val="00987B23"/>
    <w:rsid w:val="00987D17"/>
    <w:rsid w:val="00987FBA"/>
    <w:rsid w:val="00990053"/>
    <w:rsid w:val="0099019F"/>
    <w:rsid w:val="0099046C"/>
    <w:rsid w:val="009905C5"/>
    <w:rsid w:val="0099081A"/>
    <w:rsid w:val="00990BD5"/>
    <w:rsid w:val="00990BF1"/>
    <w:rsid w:val="00990D2E"/>
    <w:rsid w:val="00990FAF"/>
    <w:rsid w:val="0099114E"/>
    <w:rsid w:val="00991500"/>
    <w:rsid w:val="0099164B"/>
    <w:rsid w:val="00991BAD"/>
    <w:rsid w:val="00991BED"/>
    <w:rsid w:val="00991C4F"/>
    <w:rsid w:val="00991D07"/>
    <w:rsid w:val="00991DEE"/>
    <w:rsid w:val="009920AD"/>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99E"/>
    <w:rsid w:val="009A69E1"/>
    <w:rsid w:val="009A6C40"/>
    <w:rsid w:val="009A6EBA"/>
    <w:rsid w:val="009A71DE"/>
    <w:rsid w:val="009A7659"/>
    <w:rsid w:val="009A768C"/>
    <w:rsid w:val="009A773E"/>
    <w:rsid w:val="009A774E"/>
    <w:rsid w:val="009A7B2A"/>
    <w:rsid w:val="009A7E84"/>
    <w:rsid w:val="009A7ED4"/>
    <w:rsid w:val="009A7F4B"/>
    <w:rsid w:val="009B01A5"/>
    <w:rsid w:val="009B03C1"/>
    <w:rsid w:val="009B0681"/>
    <w:rsid w:val="009B0862"/>
    <w:rsid w:val="009B096E"/>
    <w:rsid w:val="009B0A05"/>
    <w:rsid w:val="009B0BE3"/>
    <w:rsid w:val="009B0CBF"/>
    <w:rsid w:val="009B0F23"/>
    <w:rsid w:val="009B1142"/>
    <w:rsid w:val="009B15EF"/>
    <w:rsid w:val="009B1763"/>
    <w:rsid w:val="009B1BF6"/>
    <w:rsid w:val="009B1BFE"/>
    <w:rsid w:val="009B1D2D"/>
    <w:rsid w:val="009B1DFD"/>
    <w:rsid w:val="009B21FD"/>
    <w:rsid w:val="009B2243"/>
    <w:rsid w:val="009B2441"/>
    <w:rsid w:val="009B26E5"/>
    <w:rsid w:val="009B2830"/>
    <w:rsid w:val="009B2B54"/>
    <w:rsid w:val="009B2C23"/>
    <w:rsid w:val="009B2F6A"/>
    <w:rsid w:val="009B2F6B"/>
    <w:rsid w:val="009B2F7E"/>
    <w:rsid w:val="009B2FD7"/>
    <w:rsid w:val="009B3273"/>
    <w:rsid w:val="009B380C"/>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931"/>
    <w:rsid w:val="009B5A1B"/>
    <w:rsid w:val="009B5DC9"/>
    <w:rsid w:val="009B5E03"/>
    <w:rsid w:val="009B5F22"/>
    <w:rsid w:val="009B5F9D"/>
    <w:rsid w:val="009B5FAA"/>
    <w:rsid w:val="009B605C"/>
    <w:rsid w:val="009B60F6"/>
    <w:rsid w:val="009B66D6"/>
    <w:rsid w:val="009B66F3"/>
    <w:rsid w:val="009B6899"/>
    <w:rsid w:val="009B69E2"/>
    <w:rsid w:val="009B6BEB"/>
    <w:rsid w:val="009B6C41"/>
    <w:rsid w:val="009B6C90"/>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97C"/>
    <w:rsid w:val="009C2AF3"/>
    <w:rsid w:val="009C2D13"/>
    <w:rsid w:val="009C2E8F"/>
    <w:rsid w:val="009C307C"/>
    <w:rsid w:val="009C3384"/>
    <w:rsid w:val="009C3660"/>
    <w:rsid w:val="009C372F"/>
    <w:rsid w:val="009C375D"/>
    <w:rsid w:val="009C39F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311E"/>
    <w:rsid w:val="009D32CE"/>
    <w:rsid w:val="009D33DB"/>
    <w:rsid w:val="009D3693"/>
    <w:rsid w:val="009D36C2"/>
    <w:rsid w:val="009D39F0"/>
    <w:rsid w:val="009D3C79"/>
    <w:rsid w:val="009D3F3E"/>
    <w:rsid w:val="009D3FBD"/>
    <w:rsid w:val="009D4260"/>
    <w:rsid w:val="009D42C1"/>
    <w:rsid w:val="009D4595"/>
    <w:rsid w:val="009D4678"/>
    <w:rsid w:val="009D4727"/>
    <w:rsid w:val="009D4880"/>
    <w:rsid w:val="009D4B60"/>
    <w:rsid w:val="009D4F94"/>
    <w:rsid w:val="009D50F7"/>
    <w:rsid w:val="009D51F4"/>
    <w:rsid w:val="009D5518"/>
    <w:rsid w:val="009D56EE"/>
    <w:rsid w:val="009D5754"/>
    <w:rsid w:val="009D5788"/>
    <w:rsid w:val="009D5DED"/>
    <w:rsid w:val="009D5F9F"/>
    <w:rsid w:val="009D6070"/>
    <w:rsid w:val="009D61F4"/>
    <w:rsid w:val="009D6305"/>
    <w:rsid w:val="009D641E"/>
    <w:rsid w:val="009D64DC"/>
    <w:rsid w:val="009D6513"/>
    <w:rsid w:val="009D6B55"/>
    <w:rsid w:val="009D6DBF"/>
    <w:rsid w:val="009D6FE1"/>
    <w:rsid w:val="009D716F"/>
    <w:rsid w:val="009D71D1"/>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4059"/>
    <w:rsid w:val="009E411E"/>
    <w:rsid w:val="009E420C"/>
    <w:rsid w:val="009E4349"/>
    <w:rsid w:val="009E44F4"/>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761"/>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1"/>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361B"/>
    <w:rsid w:val="009F3A63"/>
    <w:rsid w:val="009F3C2B"/>
    <w:rsid w:val="009F404F"/>
    <w:rsid w:val="009F4496"/>
    <w:rsid w:val="009F4735"/>
    <w:rsid w:val="009F49B5"/>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D54"/>
    <w:rsid w:val="00A0222A"/>
    <w:rsid w:val="00A022DC"/>
    <w:rsid w:val="00A02563"/>
    <w:rsid w:val="00A02575"/>
    <w:rsid w:val="00A025FB"/>
    <w:rsid w:val="00A0264F"/>
    <w:rsid w:val="00A027A9"/>
    <w:rsid w:val="00A029CC"/>
    <w:rsid w:val="00A02A45"/>
    <w:rsid w:val="00A02BFA"/>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912"/>
    <w:rsid w:val="00A10A33"/>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34"/>
    <w:rsid w:val="00A14677"/>
    <w:rsid w:val="00A14791"/>
    <w:rsid w:val="00A147CE"/>
    <w:rsid w:val="00A14AD5"/>
    <w:rsid w:val="00A14B3D"/>
    <w:rsid w:val="00A15003"/>
    <w:rsid w:val="00A1506A"/>
    <w:rsid w:val="00A15453"/>
    <w:rsid w:val="00A156C4"/>
    <w:rsid w:val="00A1581E"/>
    <w:rsid w:val="00A15CFB"/>
    <w:rsid w:val="00A163D2"/>
    <w:rsid w:val="00A1685B"/>
    <w:rsid w:val="00A16A3A"/>
    <w:rsid w:val="00A16AF8"/>
    <w:rsid w:val="00A16D56"/>
    <w:rsid w:val="00A16DC1"/>
    <w:rsid w:val="00A17262"/>
    <w:rsid w:val="00A1747F"/>
    <w:rsid w:val="00A17B19"/>
    <w:rsid w:val="00A17E7A"/>
    <w:rsid w:val="00A17E8C"/>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D15"/>
    <w:rsid w:val="00A26EF1"/>
    <w:rsid w:val="00A275BE"/>
    <w:rsid w:val="00A275CD"/>
    <w:rsid w:val="00A27AAC"/>
    <w:rsid w:val="00A27AF8"/>
    <w:rsid w:val="00A27CAF"/>
    <w:rsid w:val="00A27E7B"/>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FFE"/>
    <w:rsid w:val="00A33086"/>
    <w:rsid w:val="00A33359"/>
    <w:rsid w:val="00A333C5"/>
    <w:rsid w:val="00A33415"/>
    <w:rsid w:val="00A33663"/>
    <w:rsid w:val="00A33F6F"/>
    <w:rsid w:val="00A34488"/>
    <w:rsid w:val="00A3465D"/>
    <w:rsid w:val="00A346FD"/>
    <w:rsid w:val="00A347DD"/>
    <w:rsid w:val="00A3485D"/>
    <w:rsid w:val="00A34D74"/>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58F"/>
    <w:rsid w:val="00A4067D"/>
    <w:rsid w:val="00A40715"/>
    <w:rsid w:val="00A4081E"/>
    <w:rsid w:val="00A408DB"/>
    <w:rsid w:val="00A40ABA"/>
    <w:rsid w:val="00A40C8F"/>
    <w:rsid w:val="00A40ECE"/>
    <w:rsid w:val="00A41080"/>
    <w:rsid w:val="00A41143"/>
    <w:rsid w:val="00A41329"/>
    <w:rsid w:val="00A4196F"/>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3E16"/>
    <w:rsid w:val="00A44069"/>
    <w:rsid w:val="00A441E6"/>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B5F"/>
    <w:rsid w:val="00A47B9C"/>
    <w:rsid w:val="00A47CC1"/>
    <w:rsid w:val="00A47E4D"/>
    <w:rsid w:val="00A50396"/>
    <w:rsid w:val="00A50412"/>
    <w:rsid w:val="00A50449"/>
    <w:rsid w:val="00A50D09"/>
    <w:rsid w:val="00A51705"/>
    <w:rsid w:val="00A5182F"/>
    <w:rsid w:val="00A518A5"/>
    <w:rsid w:val="00A519B8"/>
    <w:rsid w:val="00A51B55"/>
    <w:rsid w:val="00A51EB4"/>
    <w:rsid w:val="00A520E7"/>
    <w:rsid w:val="00A523ED"/>
    <w:rsid w:val="00A5252A"/>
    <w:rsid w:val="00A5260A"/>
    <w:rsid w:val="00A52692"/>
    <w:rsid w:val="00A52795"/>
    <w:rsid w:val="00A528E5"/>
    <w:rsid w:val="00A5291A"/>
    <w:rsid w:val="00A52A9B"/>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1AE"/>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FA"/>
    <w:rsid w:val="00A62112"/>
    <w:rsid w:val="00A62403"/>
    <w:rsid w:val="00A62681"/>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25F"/>
    <w:rsid w:val="00A65A72"/>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9B8"/>
    <w:rsid w:val="00A709D5"/>
    <w:rsid w:val="00A70B37"/>
    <w:rsid w:val="00A70B45"/>
    <w:rsid w:val="00A71403"/>
    <w:rsid w:val="00A7150C"/>
    <w:rsid w:val="00A71655"/>
    <w:rsid w:val="00A7169F"/>
    <w:rsid w:val="00A71714"/>
    <w:rsid w:val="00A71762"/>
    <w:rsid w:val="00A719B8"/>
    <w:rsid w:val="00A71AE9"/>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0A8"/>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A5"/>
    <w:rsid w:val="00A8785B"/>
    <w:rsid w:val="00A87961"/>
    <w:rsid w:val="00A87988"/>
    <w:rsid w:val="00A87B6B"/>
    <w:rsid w:val="00A87CB5"/>
    <w:rsid w:val="00A87E9E"/>
    <w:rsid w:val="00A90515"/>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6A4"/>
    <w:rsid w:val="00A9371D"/>
    <w:rsid w:val="00A93CFE"/>
    <w:rsid w:val="00A93FA2"/>
    <w:rsid w:val="00A94046"/>
    <w:rsid w:val="00A941C5"/>
    <w:rsid w:val="00A94318"/>
    <w:rsid w:val="00A9443E"/>
    <w:rsid w:val="00A94BB9"/>
    <w:rsid w:val="00A94C4B"/>
    <w:rsid w:val="00A9569B"/>
    <w:rsid w:val="00A959F6"/>
    <w:rsid w:val="00A95CAC"/>
    <w:rsid w:val="00A95DA2"/>
    <w:rsid w:val="00A95E02"/>
    <w:rsid w:val="00A95E23"/>
    <w:rsid w:val="00A96000"/>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F07"/>
    <w:rsid w:val="00AA1050"/>
    <w:rsid w:val="00AA1248"/>
    <w:rsid w:val="00AA15AB"/>
    <w:rsid w:val="00AA172A"/>
    <w:rsid w:val="00AA178A"/>
    <w:rsid w:val="00AA18A2"/>
    <w:rsid w:val="00AA1A01"/>
    <w:rsid w:val="00AA1B35"/>
    <w:rsid w:val="00AA21E6"/>
    <w:rsid w:val="00AA238A"/>
    <w:rsid w:val="00AA26D1"/>
    <w:rsid w:val="00AA2A71"/>
    <w:rsid w:val="00AA2B28"/>
    <w:rsid w:val="00AA2BAC"/>
    <w:rsid w:val="00AA2BFC"/>
    <w:rsid w:val="00AA2F9F"/>
    <w:rsid w:val="00AA32D7"/>
    <w:rsid w:val="00AA36AC"/>
    <w:rsid w:val="00AA37CD"/>
    <w:rsid w:val="00AA393D"/>
    <w:rsid w:val="00AA3BBE"/>
    <w:rsid w:val="00AA3ED5"/>
    <w:rsid w:val="00AA3F31"/>
    <w:rsid w:val="00AA4024"/>
    <w:rsid w:val="00AA4052"/>
    <w:rsid w:val="00AA4109"/>
    <w:rsid w:val="00AA4B43"/>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D6C"/>
    <w:rsid w:val="00AB126F"/>
    <w:rsid w:val="00AB13F5"/>
    <w:rsid w:val="00AB147F"/>
    <w:rsid w:val="00AB1871"/>
    <w:rsid w:val="00AB1948"/>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81B"/>
    <w:rsid w:val="00AB5AC8"/>
    <w:rsid w:val="00AB5C43"/>
    <w:rsid w:val="00AB5D58"/>
    <w:rsid w:val="00AB5EEB"/>
    <w:rsid w:val="00AB5FC4"/>
    <w:rsid w:val="00AB60DB"/>
    <w:rsid w:val="00AB676F"/>
    <w:rsid w:val="00AB6854"/>
    <w:rsid w:val="00AB6901"/>
    <w:rsid w:val="00AB6B60"/>
    <w:rsid w:val="00AB6D86"/>
    <w:rsid w:val="00AB708A"/>
    <w:rsid w:val="00AB709D"/>
    <w:rsid w:val="00AB71E2"/>
    <w:rsid w:val="00AB72E6"/>
    <w:rsid w:val="00AB7493"/>
    <w:rsid w:val="00AB74E5"/>
    <w:rsid w:val="00AB75DC"/>
    <w:rsid w:val="00AB78D1"/>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7512"/>
    <w:rsid w:val="00AC7546"/>
    <w:rsid w:val="00AC7DAB"/>
    <w:rsid w:val="00AC7EA4"/>
    <w:rsid w:val="00AD0310"/>
    <w:rsid w:val="00AD03EE"/>
    <w:rsid w:val="00AD03F8"/>
    <w:rsid w:val="00AD0516"/>
    <w:rsid w:val="00AD05A0"/>
    <w:rsid w:val="00AD0A33"/>
    <w:rsid w:val="00AD0E11"/>
    <w:rsid w:val="00AD104D"/>
    <w:rsid w:val="00AD11A9"/>
    <w:rsid w:val="00AD121F"/>
    <w:rsid w:val="00AD1A07"/>
    <w:rsid w:val="00AD1B0D"/>
    <w:rsid w:val="00AD1C85"/>
    <w:rsid w:val="00AD1CE5"/>
    <w:rsid w:val="00AD1F97"/>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F09"/>
    <w:rsid w:val="00AD40F8"/>
    <w:rsid w:val="00AD4318"/>
    <w:rsid w:val="00AD46BD"/>
    <w:rsid w:val="00AD4C99"/>
    <w:rsid w:val="00AD4CCA"/>
    <w:rsid w:val="00AD4F6F"/>
    <w:rsid w:val="00AD50BB"/>
    <w:rsid w:val="00AD5401"/>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0EF"/>
    <w:rsid w:val="00AE326C"/>
    <w:rsid w:val="00AE3296"/>
    <w:rsid w:val="00AE3298"/>
    <w:rsid w:val="00AE3499"/>
    <w:rsid w:val="00AE3A45"/>
    <w:rsid w:val="00AE3B61"/>
    <w:rsid w:val="00AE3BAE"/>
    <w:rsid w:val="00AE3CB6"/>
    <w:rsid w:val="00AE417D"/>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B3"/>
    <w:rsid w:val="00AF1140"/>
    <w:rsid w:val="00AF1287"/>
    <w:rsid w:val="00AF137E"/>
    <w:rsid w:val="00AF14B6"/>
    <w:rsid w:val="00AF14F7"/>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4046"/>
    <w:rsid w:val="00AF41AC"/>
    <w:rsid w:val="00AF454F"/>
    <w:rsid w:val="00AF49C7"/>
    <w:rsid w:val="00AF4A38"/>
    <w:rsid w:val="00AF4C9E"/>
    <w:rsid w:val="00AF4CB8"/>
    <w:rsid w:val="00AF4D0B"/>
    <w:rsid w:val="00AF4DFC"/>
    <w:rsid w:val="00AF5822"/>
    <w:rsid w:val="00AF5999"/>
    <w:rsid w:val="00AF5AA3"/>
    <w:rsid w:val="00AF5BA6"/>
    <w:rsid w:val="00AF5C43"/>
    <w:rsid w:val="00AF5C6D"/>
    <w:rsid w:val="00AF6489"/>
    <w:rsid w:val="00AF6581"/>
    <w:rsid w:val="00AF660A"/>
    <w:rsid w:val="00AF67A5"/>
    <w:rsid w:val="00AF6808"/>
    <w:rsid w:val="00AF687E"/>
    <w:rsid w:val="00AF709F"/>
    <w:rsid w:val="00AF7405"/>
    <w:rsid w:val="00AF7456"/>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C35"/>
    <w:rsid w:val="00B04538"/>
    <w:rsid w:val="00B04A18"/>
    <w:rsid w:val="00B04BCF"/>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3E94"/>
    <w:rsid w:val="00B14005"/>
    <w:rsid w:val="00B1423F"/>
    <w:rsid w:val="00B149EE"/>
    <w:rsid w:val="00B14AE0"/>
    <w:rsid w:val="00B1502C"/>
    <w:rsid w:val="00B1521D"/>
    <w:rsid w:val="00B15230"/>
    <w:rsid w:val="00B153BC"/>
    <w:rsid w:val="00B157F3"/>
    <w:rsid w:val="00B15834"/>
    <w:rsid w:val="00B159CD"/>
    <w:rsid w:val="00B15CF0"/>
    <w:rsid w:val="00B1605A"/>
    <w:rsid w:val="00B160ED"/>
    <w:rsid w:val="00B16201"/>
    <w:rsid w:val="00B162D6"/>
    <w:rsid w:val="00B163B6"/>
    <w:rsid w:val="00B16612"/>
    <w:rsid w:val="00B1666F"/>
    <w:rsid w:val="00B16A54"/>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999"/>
    <w:rsid w:val="00B2499B"/>
    <w:rsid w:val="00B249EE"/>
    <w:rsid w:val="00B24DCC"/>
    <w:rsid w:val="00B24F64"/>
    <w:rsid w:val="00B25215"/>
    <w:rsid w:val="00B253A0"/>
    <w:rsid w:val="00B25691"/>
    <w:rsid w:val="00B25828"/>
    <w:rsid w:val="00B258B7"/>
    <w:rsid w:val="00B259CE"/>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633"/>
    <w:rsid w:val="00B32642"/>
    <w:rsid w:val="00B326DB"/>
    <w:rsid w:val="00B32A2B"/>
    <w:rsid w:val="00B32BF8"/>
    <w:rsid w:val="00B32D01"/>
    <w:rsid w:val="00B32EA2"/>
    <w:rsid w:val="00B33017"/>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EBA"/>
    <w:rsid w:val="00B35EBD"/>
    <w:rsid w:val="00B361CA"/>
    <w:rsid w:val="00B36243"/>
    <w:rsid w:val="00B363A6"/>
    <w:rsid w:val="00B36735"/>
    <w:rsid w:val="00B36E08"/>
    <w:rsid w:val="00B36EFD"/>
    <w:rsid w:val="00B37340"/>
    <w:rsid w:val="00B373C6"/>
    <w:rsid w:val="00B37601"/>
    <w:rsid w:val="00B379CF"/>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658"/>
    <w:rsid w:val="00B4768E"/>
    <w:rsid w:val="00B47705"/>
    <w:rsid w:val="00B477DF"/>
    <w:rsid w:val="00B47966"/>
    <w:rsid w:val="00B500C0"/>
    <w:rsid w:val="00B503B8"/>
    <w:rsid w:val="00B503D1"/>
    <w:rsid w:val="00B5077F"/>
    <w:rsid w:val="00B50912"/>
    <w:rsid w:val="00B50A6D"/>
    <w:rsid w:val="00B50C25"/>
    <w:rsid w:val="00B50D68"/>
    <w:rsid w:val="00B5102C"/>
    <w:rsid w:val="00B51265"/>
    <w:rsid w:val="00B515DB"/>
    <w:rsid w:val="00B51723"/>
    <w:rsid w:val="00B517C3"/>
    <w:rsid w:val="00B51927"/>
    <w:rsid w:val="00B519C5"/>
    <w:rsid w:val="00B52093"/>
    <w:rsid w:val="00B52395"/>
    <w:rsid w:val="00B52713"/>
    <w:rsid w:val="00B5286D"/>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E48"/>
    <w:rsid w:val="00B57729"/>
    <w:rsid w:val="00B57915"/>
    <w:rsid w:val="00B57D7A"/>
    <w:rsid w:val="00B57E97"/>
    <w:rsid w:val="00B60049"/>
    <w:rsid w:val="00B60370"/>
    <w:rsid w:val="00B60486"/>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D3"/>
    <w:rsid w:val="00B63532"/>
    <w:rsid w:val="00B637A0"/>
    <w:rsid w:val="00B637F9"/>
    <w:rsid w:val="00B63A78"/>
    <w:rsid w:val="00B63A8B"/>
    <w:rsid w:val="00B63D08"/>
    <w:rsid w:val="00B63EF9"/>
    <w:rsid w:val="00B640B1"/>
    <w:rsid w:val="00B6428A"/>
    <w:rsid w:val="00B6496F"/>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14"/>
    <w:rsid w:val="00B67857"/>
    <w:rsid w:val="00B678D2"/>
    <w:rsid w:val="00B67AD0"/>
    <w:rsid w:val="00B67CE7"/>
    <w:rsid w:val="00B702C3"/>
    <w:rsid w:val="00B70CC6"/>
    <w:rsid w:val="00B71357"/>
    <w:rsid w:val="00B7135F"/>
    <w:rsid w:val="00B71368"/>
    <w:rsid w:val="00B7161F"/>
    <w:rsid w:val="00B71E80"/>
    <w:rsid w:val="00B71E99"/>
    <w:rsid w:val="00B7252E"/>
    <w:rsid w:val="00B727D1"/>
    <w:rsid w:val="00B72AB6"/>
    <w:rsid w:val="00B72E79"/>
    <w:rsid w:val="00B72EDE"/>
    <w:rsid w:val="00B72FAB"/>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C1"/>
    <w:rsid w:val="00B757DF"/>
    <w:rsid w:val="00B75DFE"/>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B4A"/>
    <w:rsid w:val="00B84CA1"/>
    <w:rsid w:val="00B84D22"/>
    <w:rsid w:val="00B85155"/>
    <w:rsid w:val="00B85180"/>
    <w:rsid w:val="00B8545C"/>
    <w:rsid w:val="00B85776"/>
    <w:rsid w:val="00B8592F"/>
    <w:rsid w:val="00B859F9"/>
    <w:rsid w:val="00B85D01"/>
    <w:rsid w:val="00B85D9C"/>
    <w:rsid w:val="00B85E3C"/>
    <w:rsid w:val="00B85F31"/>
    <w:rsid w:val="00B866DE"/>
    <w:rsid w:val="00B8675C"/>
    <w:rsid w:val="00B8694A"/>
    <w:rsid w:val="00B86A0B"/>
    <w:rsid w:val="00B86DB0"/>
    <w:rsid w:val="00B871CE"/>
    <w:rsid w:val="00B87312"/>
    <w:rsid w:val="00B876F6"/>
    <w:rsid w:val="00B87703"/>
    <w:rsid w:val="00B878BB"/>
    <w:rsid w:val="00B87CFE"/>
    <w:rsid w:val="00B87D4A"/>
    <w:rsid w:val="00B87F9A"/>
    <w:rsid w:val="00B900FB"/>
    <w:rsid w:val="00B90115"/>
    <w:rsid w:val="00B90472"/>
    <w:rsid w:val="00B908A0"/>
    <w:rsid w:val="00B909BE"/>
    <w:rsid w:val="00B90C1F"/>
    <w:rsid w:val="00B91574"/>
    <w:rsid w:val="00B91BEF"/>
    <w:rsid w:val="00B91CC7"/>
    <w:rsid w:val="00B91D4C"/>
    <w:rsid w:val="00B91DB6"/>
    <w:rsid w:val="00B91E2F"/>
    <w:rsid w:val="00B91FAA"/>
    <w:rsid w:val="00B927D8"/>
    <w:rsid w:val="00B92858"/>
    <w:rsid w:val="00B92A8A"/>
    <w:rsid w:val="00B92E3B"/>
    <w:rsid w:val="00B932C1"/>
    <w:rsid w:val="00B93433"/>
    <w:rsid w:val="00B935B5"/>
    <w:rsid w:val="00B93925"/>
    <w:rsid w:val="00B939D4"/>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AD6"/>
    <w:rsid w:val="00BA2B6A"/>
    <w:rsid w:val="00BA2B90"/>
    <w:rsid w:val="00BA2B95"/>
    <w:rsid w:val="00BA2E2D"/>
    <w:rsid w:val="00BA3067"/>
    <w:rsid w:val="00BA31FC"/>
    <w:rsid w:val="00BA3219"/>
    <w:rsid w:val="00BA3727"/>
    <w:rsid w:val="00BA3867"/>
    <w:rsid w:val="00BA3897"/>
    <w:rsid w:val="00BA3961"/>
    <w:rsid w:val="00BA3ADC"/>
    <w:rsid w:val="00BA3E8C"/>
    <w:rsid w:val="00BA4559"/>
    <w:rsid w:val="00BA46A1"/>
    <w:rsid w:val="00BA4962"/>
    <w:rsid w:val="00BA4B8B"/>
    <w:rsid w:val="00BA4D53"/>
    <w:rsid w:val="00BA4E32"/>
    <w:rsid w:val="00BA4FD7"/>
    <w:rsid w:val="00BA501E"/>
    <w:rsid w:val="00BA525F"/>
    <w:rsid w:val="00BA526F"/>
    <w:rsid w:val="00BA565E"/>
    <w:rsid w:val="00BA5699"/>
    <w:rsid w:val="00BA56EB"/>
    <w:rsid w:val="00BA6121"/>
    <w:rsid w:val="00BA64E7"/>
    <w:rsid w:val="00BA660B"/>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3C4"/>
    <w:rsid w:val="00BB1D2A"/>
    <w:rsid w:val="00BB1EF8"/>
    <w:rsid w:val="00BB236D"/>
    <w:rsid w:val="00BB2503"/>
    <w:rsid w:val="00BB2B0C"/>
    <w:rsid w:val="00BB2D05"/>
    <w:rsid w:val="00BB2DC1"/>
    <w:rsid w:val="00BB2DEE"/>
    <w:rsid w:val="00BB2E4E"/>
    <w:rsid w:val="00BB2E78"/>
    <w:rsid w:val="00BB30DD"/>
    <w:rsid w:val="00BB31CF"/>
    <w:rsid w:val="00BB3216"/>
    <w:rsid w:val="00BB34FF"/>
    <w:rsid w:val="00BB35B4"/>
    <w:rsid w:val="00BB3C18"/>
    <w:rsid w:val="00BB3E04"/>
    <w:rsid w:val="00BB4201"/>
    <w:rsid w:val="00BB43A0"/>
    <w:rsid w:val="00BB469E"/>
    <w:rsid w:val="00BB46DF"/>
    <w:rsid w:val="00BB4775"/>
    <w:rsid w:val="00BB48BC"/>
    <w:rsid w:val="00BB4934"/>
    <w:rsid w:val="00BB49FB"/>
    <w:rsid w:val="00BB4AB9"/>
    <w:rsid w:val="00BB4C5E"/>
    <w:rsid w:val="00BB4E83"/>
    <w:rsid w:val="00BB4FF7"/>
    <w:rsid w:val="00BB5365"/>
    <w:rsid w:val="00BB54C9"/>
    <w:rsid w:val="00BB5609"/>
    <w:rsid w:val="00BB5C95"/>
    <w:rsid w:val="00BB5D18"/>
    <w:rsid w:val="00BB5DA3"/>
    <w:rsid w:val="00BB6088"/>
    <w:rsid w:val="00BB624E"/>
    <w:rsid w:val="00BB62AA"/>
    <w:rsid w:val="00BB683E"/>
    <w:rsid w:val="00BB6A47"/>
    <w:rsid w:val="00BB6AB6"/>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570"/>
    <w:rsid w:val="00BC35CF"/>
    <w:rsid w:val="00BC3AD7"/>
    <w:rsid w:val="00BC3B87"/>
    <w:rsid w:val="00BC3CBA"/>
    <w:rsid w:val="00BC3E16"/>
    <w:rsid w:val="00BC3EA9"/>
    <w:rsid w:val="00BC4499"/>
    <w:rsid w:val="00BC46C2"/>
    <w:rsid w:val="00BC46FA"/>
    <w:rsid w:val="00BC4972"/>
    <w:rsid w:val="00BC4BA9"/>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868"/>
    <w:rsid w:val="00BD19C6"/>
    <w:rsid w:val="00BD1AFE"/>
    <w:rsid w:val="00BD1BCF"/>
    <w:rsid w:val="00BD1F46"/>
    <w:rsid w:val="00BD1FF0"/>
    <w:rsid w:val="00BD2066"/>
    <w:rsid w:val="00BD22F0"/>
    <w:rsid w:val="00BD235A"/>
    <w:rsid w:val="00BD2503"/>
    <w:rsid w:val="00BD29AB"/>
    <w:rsid w:val="00BD2A85"/>
    <w:rsid w:val="00BD2AD6"/>
    <w:rsid w:val="00BD2E87"/>
    <w:rsid w:val="00BD31FF"/>
    <w:rsid w:val="00BD361D"/>
    <w:rsid w:val="00BD3635"/>
    <w:rsid w:val="00BD3808"/>
    <w:rsid w:val="00BD3954"/>
    <w:rsid w:val="00BD3CF1"/>
    <w:rsid w:val="00BD3E68"/>
    <w:rsid w:val="00BD3EFC"/>
    <w:rsid w:val="00BD3FD1"/>
    <w:rsid w:val="00BD400B"/>
    <w:rsid w:val="00BD4544"/>
    <w:rsid w:val="00BD4564"/>
    <w:rsid w:val="00BD4B4A"/>
    <w:rsid w:val="00BD4BF7"/>
    <w:rsid w:val="00BD4E4E"/>
    <w:rsid w:val="00BD52C2"/>
    <w:rsid w:val="00BD553A"/>
    <w:rsid w:val="00BD5815"/>
    <w:rsid w:val="00BD5A2D"/>
    <w:rsid w:val="00BD5BD2"/>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70"/>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5FEA"/>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7E3"/>
    <w:rsid w:val="00BF1C0F"/>
    <w:rsid w:val="00BF1DCC"/>
    <w:rsid w:val="00BF2249"/>
    <w:rsid w:val="00BF22EF"/>
    <w:rsid w:val="00BF23B1"/>
    <w:rsid w:val="00BF24AB"/>
    <w:rsid w:val="00BF250C"/>
    <w:rsid w:val="00BF25F1"/>
    <w:rsid w:val="00BF26F4"/>
    <w:rsid w:val="00BF2A14"/>
    <w:rsid w:val="00BF2A53"/>
    <w:rsid w:val="00BF2B8C"/>
    <w:rsid w:val="00BF31F6"/>
    <w:rsid w:val="00BF35DC"/>
    <w:rsid w:val="00BF3693"/>
    <w:rsid w:val="00BF3CBB"/>
    <w:rsid w:val="00BF3E30"/>
    <w:rsid w:val="00BF3EA9"/>
    <w:rsid w:val="00BF3EE0"/>
    <w:rsid w:val="00BF40F5"/>
    <w:rsid w:val="00BF40FC"/>
    <w:rsid w:val="00BF4153"/>
    <w:rsid w:val="00BF43C6"/>
    <w:rsid w:val="00BF45FF"/>
    <w:rsid w:val="00BF46A7"/>
    <w:rsid w:val="00BF4845"/>
    <w:rsid w:val="00BF4BE5"/>
    <w:rsid w:val="00BF4DDA"/>
    <w:rsid w:val="00BF4ED8"/>
    <w:rsid w:val="00BF508C"/>
    <w:rsid w:val="00BF50FA"/>
    <w:rsid w:val="00BF5538"/>
    <w:rsid w:val="00BF5568"/>
    <w:rsid w:val="00BF5749"/>
    <w:rsid w:val="00BF57AF"/>
    <w:rsid w:val="00BF57F2"/>
    <w:rsid w:val="00BF5943"/>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DB9"/>
    <w:rsid w:val="00C02F3A"/>
    <w:rsid w:val="00C02F80"/>
    <w:rsid w:val="00C03204"/>
    <w:rsid w:val="00C03577"/>
    <w:rsid w:val="00C035A1"/>
    <w:rsid w:val="00C03637"/>
    <w:rsid w:val="00C036B5"/>
    <w:rsid w:val="00C03833"/>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BB0"/>
    <w:rsid w:val="00C07E00"/>
    <w:rsid w:val="00C1004E"/>
    <w:rsid w:val="00C100E8"/>
    <w:rsid w:val="00C10255"/>
    <w:rsid w:val="00C10805"/>
    <w:rsid w:val="00C10A07"/>
    <w:rsid w:val="00C10C81"/>
    <w:rsid w:val="00C10D28"/>
    <w:rsid w:val="00C1164A"/>
    <w:rsid w:val="00C11685"/>
    <w:rsid w:val="00C11857"/>
    <w:rsid w:val="00C11ABE"/>
    <w:rsid w:val="00C11B05"/>
    <w:rsid w:val="00C11BA0"/>
    <w:rsid w:val="00C11F2A"/>
    <w:rsid w:val="00C11FCE"/>
    <w:rsid w:val="00C12041"/>
    <w:rsid w:val="00C12461"/>
    <w:rsid w:val="00C12751"/>
    <w:rsid w:val="00C12850"/>
    <w:rsid w:val="00C129AD"/>
    <w:rsid w:val="00C12AFA"/>
    <w:rsid w:val="00C12E3B"/>
    <w:rsid w:val="00C12F59"/>
    <w:rsid w:val="00C12FC8"/>
    <w:rsid w:val="00C130FE"/>
    <w:rsid w:val="00C13464"/>
    <w:rsid w:val="00C13704"/>
    <w:rsid w:val="00C13834"/>
    <w:rsid w:val="00C13843"/>
    <w:rsid w:val="00C13861"/>
    <w:rsid w:val="00C13862"/>
    <w:rsid w:val="00C13BC8"/>
    <w:rsid w:val="00C13FCA"/>
    <w:rsid w:val="00C14665"/>
    <w:rsid w:val="00C1469F"/>
    <w:rsid w:val="00C14BC5"/>
    <w:rsid w:val="00C14C1A"/>
    <w:rsid w:val="00C14C72"/>
    <w:rsid w:val="00C14F91"/>
    <w:rsid w:val="00C150A0"/>
    <w:rsid w:val="00C152F2"/>
    <w:rsid w:val="00C153C6"/>
    <w:rsid w:val="00C155A0"/>
    <w:rsid w:val="00C15643"/>
    <w:rsid w:val="00C157F0"/>
    <w:rsid w:val="00C1592B"/>
    <w:rsid w:val="00C15A5C"/>
    <w:rsid w:val="00C15AE5"/>
    <w:rsid w:val="00C15B77"/>
    <w:rsid w:val="00C15B85"/>
    <w:rsid w:val="00C15CFA"/>
    <w:rsid w:val="00C15D15"/>
    <w:rsid w:val="00C15D54"/>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17E20"/>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A6D"/>
    <w:rsid w:val="00C37A71"/>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6AF"/>
    <w:rsid w:val="00C43827"/>
    <w:rsid w:val="00C43837"/>
    <w:rsid w:val="00C439D6"/>
    <w:rsid w:val="00C441D8"/>
    <w:rsid w:val="00C442C2"/>
    <w:rsid w:val="00C446CE"/>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18F"/>
    <w:rsid w:val="00C462BC"/>
    <w:rsid w:val="00C462BD"/>
    <w:rsid w:val="00C462C6"/>
    <w:rsid w:val="00C46496"/>
    <w:rsid w:val="00C46508"/>
    <w:rsid w:val="00C46518"/>
    <w:rsid w:val="00C4652E"/>
    <w:rsid w:val="00C4694A"/>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231C"/>
    <w:rsid w:val="00C523AE"/>
    <w:rsid w:val="00C52615"/>
    <w:rsid w:val="00C52616"/>
    <w:rsid w:val="00C52837"/>
    <w:rsid w:val="00C528D5"/>
    <w:rsid w:val="00C528E6"/>
    <w:rsid w:val="00C52A25"/>
    <w:rsid w:val="00C52CE9"/>
    <w:rsid w:val="00C52EC1"/>
    <w:rsid w:val="00C53362"/>
    <w:rsid w:val="00C5358F"/>
    <w:rsid w:val="00C53B4F"/>
    <w:rsid w:val="00C53D59"/>
    <w:rsid w:val="00C54111"/>
    <w:rsid w:val="00C5416E"/>
    <w:rsid w:val="00C54243"/>
    <w:rsid w:val="00C54274"/>
    <w:rsid w:val="00C5460B"/>
    <w:rsid w:val="00C5465D"/>
    <w:rsid w:val="00C54FCE"/>
    <w:rsid w:val="00C55184"/>
    <w:rsid w:val="00C5518C"/>
    <w:rsid w:val="00C55343"/>
    <w:rsid w:val="00C55594"/>
    <w:rsid w:val="00C55F9E"/>
    <w:rsid w:val="00C55FCC"/>
    <w:rsid w:val="00C55FE5"/>
    <w:rsid w:val="00C56004"/>
    <w:rsid w:val="00C56245"/>
    <w:rsid w:val="00C56445"/>
    <w:rsid w:val="00C5684A"/>
    <w:rsid w:val="00C568C2"/>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5ED5"/>
    <w:rsid w:val="00C660EB"/>
    <w:rsid w:val="00C66150"/>
    <w:rsid w:val="00C66163"/>
    <w:rsid w:val="00C6630B"/>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E01"/>
    <w:rsid w:val="00C75EB5"/>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D5"/>
    <w:rsid w:val="00C81B49"/>
    <w:rsid w:val="00C81C24"/>
    <w:rsid w:val="00C81ECC"/>
    <w:rsid w:val="00C82271"/>
    <w:rsid w:val="00C823FD"/>
    <w:rsid w:val="00C82AB1"/>
    <w:rsid w:val="00C82B10"/>
    <w:rsid w:val="00C82C04"/>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7D1"/>
    <w:rsid w:val="00C879FF"/>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0E8"/>
    <w:rsid w:val="00C94119"/>
    <w:rsid w:val="00C944A5"/>
    <w:rsid w:val="00C94518"/>
    <w:rsid w:val="00C9457B"/>
    <w:rsid w:val="00C9474F"/>
    <w:rsid w:val="00C94842"/>
    <w:rsid w:val="00C94945"/>
    <w:rsid w:val="00C94B4F"/>
    <w:rsid w:val="00C94E41"/>
    <w:rsid w:val="00C94F94"/>
    <w:rsid w:val="00C94FFE"/>
    <w:rsid w:val="00C95295"/>
    <w:rsid w:val="00C9552F"/>
    <w:rsid w:val="00C9576E"/>
    <w:rsid w:val="00C95901"/>
    <w:rsid w:val="00C9599B"/>
    <w:rsid w:val="00C95F98"/>
    <w:rsid w:val="00C96228"/>
    <w:rsid w:val="00C962B5"/>
    <w:rsid w:val="00C963DF"/>
    <w:rsid w:val="00C967E1"/>
    <w:rsid w:val="00C96CFC"/>
    <w:rsid w:val="00C96F02"/>
    <w:rsid w:val="00C975B4"/>
    <w:rsid w:val="00C976E7"/>
    <w:rsid w:val="00C97A75"/>
    <w:rsid w:val="00C97B61"/>
    <w:rsid w:val="00C97D5C"/>
    <w:rsid w:val="00C97E11"/>
    <w:rsid w:val="00C97E95"/>
    <w:rsid w:val="00C97EFA"/>
    <w:rsid w:val="00C97F44"/>
    <w:rsid w:val="00C97F74"/>
    <w:rsid w:val="00C97F90"/>
    <w:rsid w:val="00CA0072"/>
    <w:rsid w:val="00CA00CF"/>
    <w:rsid w:val="00CA01D8"/>
    <w:rsid w:val="00CA0402"/>
    <w:rsid w:val="00CA11CF"/>
    <w:rsid w:val="00CA1316"/>
    <w:rsid w:val="00CA1775"/>
    <w:rsid w:val="00CA19A1"/>
    <w:rsid w:val="00CA2365"/>
    <w:rsid w:val="00CA2890"/>
    <w:rsid w:val="00CA2BDE"/>
    <w:rsid w:val="00CA2D3C"/>
    <w:rsid w:val="00CA2D8C"/>
    <w:rsid w:val="00CA2D95"/>
    <w:rsid w:val="00CA2E1F"/>
    <w:rsid w:val="00CA2E39"/>
    <w:rsid w:val="00CA30FE"/>
    <w:rsid w:val="00CA3142"/>
    <w:rsid w:val="00CA31A9"/>
    <w:rsid w:val="00CA348D"/>
    <w:rsid w:val="00CA39EB"/>
    <w:rsid w:val="00CA3BDF"/>
    <w:rsid w:val="00CA3CE1"/>
    <w:rsid w:val="00CA3F79"/>
    <w:rsid w:val="00CA3FAE"/>
    <w:rsid w:val="00CA4199"/>
    <w:rsid w:val="00CA46D1"/>
    <w:rsid w:val="00CA472C"/>
    <w:rsid w:val="00CA48F1"/>
    <w:rsid w:val="00CA4EA3"/>
    <w:rsid w:val="00CA50CB"/>
    <w:rsid w:val="00CA5446"/>
    <w:rsid w:val="00CA5538"/>
    <w:rsid w:val="00CA5573"/>
    <w:rsid w:val="00CA56DA"/>
    <w:rsid w:val="00CA59C7"/>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651"/>
    <w:rsid w:val="00CA7759"/>
    <w:rsid w:val="00CA7AB9"/>
    <w:rsid w:val="00CA7AF0"/>
    <w:rsid w:val="00CA7DD6"/>
    <w:rsid w:val="00CA7F8D"/>
    <w:rsid w:val="00CB01A7"/>
    <w:rsid w:val="00CB026A"/>
    <w:rsid w:val="00CB0489"/>
    <w:rsid w:val="00CB0629"/>
    <w:rsid w:val="00CB065E"/>
    <w:rsid w:val="00CB0AE2"/>
    <w:rsid w:val="00CB0B0E"/>
    <w:rsid w:val="00CB0B71"/>
    <w:rsid w:val="00CB0B7B"/>
    <w:rsid w:val="00CB0CFA"/>
    <w:rsid w:val="00CB0D34"/>
    <w:rsid w:val="00CB1535"/>
    <w:rsid w:val="00CB15A8"/>
    <w:rsid w:val="00CB16C7"/>
    <w:rsid w:val="00CB1F25"/>
    <w:rsid w:val="00CB1FE1"/>
    <w:rsid w:val="00CB21C3"/>
    <w:rsid w:val="00CB21DC"/>
    <w:rsid w:val="00CB225C"/>
    <w:rsid w:val="00CB24B2"/>
    <w:rsid w:val="00CB26ED"/>
    <w:rsid w:val="00CB26F1"/>
    <w:rsid w:val="00CB2B78"/>
    <w:rsid w:val="00CB2C62"/>
    <w:rsid w:val="00CB3247"/>
    <w:rsid w:val="00CB3A24"/>
    <w:rsid w:val="00CB3AF1"/>
    <w:rsid w:val="00CB41F2"/>
    <w:rsid w:val="00CB4303"/>
    <w:rsid w:val="00CB4447"/>
    <w:rsid w:val="00CB4552"/>
    <w:rsid w:val="00CB46C9"/>
    <w:rsid w:val="00CB4B3B"/>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918"/>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51DE"/>
    <w:rsid w:val="00CC5379"/>
    <w:rsid w:val="00CC54D0"/>
    <w:rsid w:val="00CC56F1"/>
    <w:rsid w:val="00CC574C"/>
    <w:rsid w:val="00CC5C18"/>
    <w:rsid w:val="00CC5C6E"/>
    <w:rsid w:val="00CC6099"/>
    <w:rsid w:val="00CC6A8A"/>
    <w:rsid w:val="00CC6D2A"/>
    <w:rsid w:val="00CC72C2"/>
    <w:rsid w:val="00CC72DE"/>
    <w:rsid w:val="00CC747A"/>
    <w:rsid w:val="00CC74D8"/>
    <w:rsid w:val="00CC762E"/>
    <w:rsid w:val="00CC76F1"/>
    <w:rsid w:val="00CC7B36"/>
    <w:rsid w:val="00CD00DC"/>
    <w:rsid w:val="00CD01FC"/>
    <w:rsid w:val="00CD02E5"/>
    <w:rsid w:val="00CD0802"/>
    <w:rsid w:val="00CD080F"/>
    <w:rsid w:val="00CD0B65"/>
    <w:rsid w:val="00CD0CEF"/>
    <w:rsid w:val="00CD11BC"/>
    <w:rsid w:val="00CD126F"/>
    <w:rsid w:val="00CD1495"/>
    <w:rsid w:val="00CD15CC"/>
    <w:rsid w:val="00CD1650"/>
    <w:rsid w:val="00CD1811"/>
    <w:rsid w:val="00CD18F8"/>
    <w:rsid w:val="00CD1A42"/>
    <w:rsid w:val="00CD1A63"/>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352"/>
    <w:rsid w:val="00CD45D3"/>
    <w:rsid w:val="00CD493E"/>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849"/>
    <w:rsid w:val="00CD6A29"/>
    <w:rsid w:val="00CD6DFC"/>
    <w:rsid w:val="00CD6FC2"/>
    <w:rsid w:val="00CD7755"/>
    <w:rsid w:val="00CD77A8"/>
    <w:rsid w:val="00CD7B78"/>
    <w:rsid w:val="00CD7DAA"/>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36B"/>
    <w:rsid w:val="00CE3536"/>
    <w:rsid w:val="00CE35F8"/>
    <w:rsid w:val="00CE38CC"/>
    <w:rsid w:val="00CE38F5"/>
    <w:rsid w:val="00CE3A7C"/>
    <w:rsid w:val="00CE3D17"/>
    <w:rsid w:val="00CE3FD0"/>
    <w:rsid w:val="00CE3FF4"/>
    <w:rsid w:val="00CE4315"/>
    <w:rsid w:val="00CE434E"/>
    <w:rsid w:val="00CE436E"/>
    <w:rsid w:val="00CE44A1"/>
    <w:rsid w:val="00CE4712"/>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0C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DB"/>
    <w:rsid w:val="00CF37BA"/>
    <w:rsid w:val="00CF37EA"/>
    <w:rsid w:val="00CF386E"/>
    <w:rsid w:val="00CF3A25"/>
    <w:rsid w:val="00CF3DEE"/>
    <w:rsid w:val="00CF402E"/>
    <w:rsid w:val="00CF44C8"/>
    <w:rsid w:val="00CF45C9"/>
    <w:rsid w:val="00CF4AE5"/>
    <w:rsid w:val="00CF4DDB"/>
    <w:rsid w:val="00CF51AF"/>
    <w:rsid w:val="00CF5205"/>
    <w:rsid w:val="00CF5AB3"/>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E92"/>
    <w:rsid w:val="00CF7FC7"/>
    <w:rsid w:val="00D0016C"/>
    <w:rsid w:val="00D001FE"/>
    <w:rsid w:val="00D003BB"/>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C3B"/>
    <w:rsid w:val="00D01D33"/>
    <w:rsid w:val="00D01DA4"/>
    <w:rsid w:val="00D02034"/>
    <w:rsid w:val="00D02087"/>
    <w:rsid w:val="00D02269"/>
    <w:rsid w:val="00D024A9"/>
    <w:rsid w:val="00D02708"/>
    <w:rsid w:val="00D029E5"/>
    <w:rsid w:val="00D02C12"/>
    <w:rsid w:val="00D03038"/>
    <w:rsid w:val="00D03250"/>
    <w:rsid w:val="00D03484"/>
    <w:rsid w:val="00D034AB"/>
    <w:rsid w:val="00D03644"/>
    <w:rsid w:val="00D038FB"/>
    <w:rsid w:val="00D03CFC"/>
    <w:rsid w:val="00D03DD9"/>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C3E"/>
    <w:rsid w:val="00D05EB3"/>
    <w:rsid w:val="00D06273"/>
    <w:rsid w:val="00D063B4"/>
    <w:rsid w:val="00D06975"/>
    <w:rsid w:val="00D06C68"/>
    <w:rsid w:val="00D06D1C"/>
    <w:rsid w:val="00D06D94"/>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B22"/>
    <w:rsid w:val="00D12B7A"/>
    <w:rsid w:val="00D12B82"/>
    <w:rsid w:val="00D12E9C"/>
    <w:rsid w:val="00D12F78"/>
    <w:rsid w:val="00D13111"/>
    <w:rsid w:val="00D1348D"/>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A2C"/>
    <w:rsid w:val="00D26FA5"/>
    <w:rsid w:val="00D27259"/>
    <w:rsid w:val="00D27327"/>
    <w:rsid w:val="00D2747A"/>
    <w:rsid w:val="00D2748F"/>
    <w:rsid w:val="00D2773B"/>
    <w:rsid w:val="00D278B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79B"/>
    <w:rsid w:val="00D3185B"/>
    <w:rsid w:val="00D31C71"/>
    <w:rsid w:val="00D31CB1"/>
    <w:rsid w:val="00D31DAE"/>
    <w:rsid w:val="00D31ED7"/>
    <w:rsid w:val="00D3207C"/>
    <w:rsid w:val="00D323C8"/>
    <w:rsid w:val="00D32633"/>
    <w:rsid w:val="00D32879"/>
    <w:rsid w:val="00D3288A"/>
    <w:rsid w:val="00D32E03"/>
    <w:rsid w:val="00D32E40"/>
    <w:rsid w:val="00D33057"/>
    <w:rsid w:val="00D33121"/>
    <w:rsid w:val="00D331BD"/>
    <w:rsid w:val="00D33317"/>
    <w:rsid w:val="00D33410"/>
    <w:rsid w:val="00D33915"/>
    <w:rsid w:val="00D33B6C"/>
    <w:rsid w:val="00D33CC0"/>
    <w:rsid w:val="00D343D0"/>
    <w:rsid w:val="00D345CB"/>
    <w:rsid w:val="00D346BF"/>
    <w:rsid w:val="00D34BE4"/>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F9"/>
    <w:rsid w:val="00D454D6"/>
    <w:rsid w:val="00D45530"/>
    <w:rsid w:val="00D4588C"/>
    <w:rsid w:val="00D459EC"/>
    <w:rsid w:val="00D45B4C"/>
    <w:rsid w:val="00D45CF2"/>
    <w:rsid w:val="00D45D2E"/>
    <w:rsid w:val="00D45F07"/>
    <w:rsid w:val="00D4688C"/>
    <w:rsid w:val="00D46B85"/>
    <w:rsid w:val="00D46F2E"/>
    <w:rsid w:val="00D471B1"/>
    <w:rsid w:val="00D47251"/>
    <w:rsid w:val="00D47277"/>
    <w:rsid w:val="00D47279"/>
    <w:rsid w:val="00D473D1"/>
    <w:rsid w:val="00D478CF"/>
    <w:rsid w:val="00D47B6A"/>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FF4"/>
    <w:rsid w:val="00D52064"/>
    <w:rsid w:val="00D523EE"/>
    <w:rsid w:val="00D525F2"/>
    <w:rsid w:val="00D5278A"/>
    <w:rsid w:val="00D5287D"/>
    <w:rsid w:val="00D52D66"/>
    <w:rsid w:val="00D530DB"/>
    <w:rsid w:val="00D536C8"/>
    <w:rsid w:val="00D5375E"/>
    <w:rsid w:val="00D53B7C"/>
    <w:rsid w:val="00D53DBF"/>
    <w:rsid w:val="00D540DF"/>
    <w:rsid w:val="00D54231"/>
    <w:rsid w:val="00D5457D"/>
    <w:rsid w:val="00D546FC"/>
    <w:rsid w:val="00D548B6"/>
    <w:rsid w:val="00D548EA"/>
    <w:rsid w:val="00D54CAE"/>
    <w:rsid w:val="00D54CF8"/>
    <w:rsid w:val="00D5550F"/>
    <w:rsid w:val="00D5570F"/>
    <w:rsid w:val="00D55827"/>
    <w:rsid w:val="00D5589F"/>
    <w:rsid w:val="00D55BF0"/>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21F7"/>
    <w:rsid w:val="00D62230"/>
    <w:rsid w:val="00D62683"/>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2"/>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388"/>
    <w:rsid w:val="00D704E3"/>
    <w:rsid w:val="00D705F4"/>
    <w:rsid w:val="00D70630"/>
    <w:rsid w:val="00D7073C"/>
    <w:rsid w:val="00D7084E"/>
    <w:rsid w:val="00D70851"/>
    <w:rsid w:val="00D70FC0"/>
    <w:rsid w:val="00D71061"/>
    <w:rsid w:val="00D713C8"/>
    <w:rsid w:val="00D71825"/>
    <w:rsid w:val="00D71A23"/>
    <w:rsid w:val="00D71AD4"/>
    <w:rsid w:val="00D71E79"/>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C26"/>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A9"/>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186"/>
    <w:rsid w:val="00D85552"/>
    <w:rsid w:val="00D86145"/>
    <w:rsid w:val="00D86149"/>
    <w:rsid w:val="00D86179"/>
    <w:rsid w:val="00D8663C"/>
    <w:rsid w:val="00D86B06"/>
    <w:rsid w:val="00D86BE6"/>
    <w:rsid w:val="00D86F6A"/>
    <w:rsid w:val="00D87367"/>
    <w:rsid w:val="00D873DE"/>
    <w:rsid w:val="00D876E6"/>
    <w:rsid w:val="00D87935"/>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9C3"/>
    <w:rsid w:val="00D929F9"/>
    <w:rsid w:val="00D92C25"/>
    <w:rsid w:val="00D935AE"/>
    <w:rsid w:val="00D9392B"/>
    <w:rsid w:val="00D93DD6"/>
    <w:rsid w:val="00D945FF"/>
    <w:rsid w:val="00D948A0"/>
    <w:rsid w:val="00D94A65"/>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937"/>
    <w:rsid w:val="00DA19F2"/>
    <w:rsid w:val="00DA1BCE"/>
    <w:rsid w:val="00DA1C50"/>
    <w:rsid w:val="00DA2055"/>
    <w:rsid w:val="00DA22CA"/>
    <w:rsid w:val="00DA268C"/>
    <w:rsid w:val="00DA28A0"/>
    <w:rsid w:val="00DA29C5"/>
    <w:rsid w:val="00DA29CE"/>
    <w:rsid w:val="00DA2A67"/>
    <w:rsid w:val="00DA3043"/>
    <w:rsid w:val="00DA3332"/>
    <w:rsid w:val="00DA3358"/>
    <w:rsid w:val="00DA3434"/>
    <w:rsid w:val="00DA3ABD"/>
    <w:rsid w:val="00DA3D7D"/>
    <w:rsid w:val="00DA3FBB"/>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076"/>
    <w:rsid w:val="00DA718A"/>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1126"/>
    <w:rsid w:val="00DB12F8"/>
    <w:rsid w:val="00DB173D"/>
    <w:rsid w:val="00DB1772"/>
    <w:rsid w:val="00DB18F7"/>
    <w:rsid w:val="00DB1A49"/>
    <w:rsid w:val="00DB1D0D"/>
    <w:rsid w:val="00DB1D8F"/>
    <w:rsid w:val="00DB1E21"/>
    <w:rsid w:val="00DB2004"/>
    <w:rsid w:val="00DB204D"/>
    <w:rsid w:val="00DB216E"/>
    <w:rsid w:val="00DB2FB1"/>
    <w:rsid w:val="00DB2FBE"/>
    <w:rsid w:val="00DB3186"/>
    <w:rsid w:val="00DB321D"/>
    <w:rsid w:val="00DB3389"/>
    <w:rsid w:val="00DB33D8"/>
    <w:rsid w:val="00DB3468"/>
    <w:rsid w:val="00DB38C4"/>
    <w:rsid w:val="00DB3A41"/>
    <w:rsid w:val="00DB3B3B"/>
    <w:rsid w:val="00DB4162"/>
    <w:rsid w:val="00DB41A0"/>
    <w:rsid w:val="00DB436C"/>
    <w:rsid w:val="00DB47B4"/>
    <w:rsid w:val="00DB48A1"/>
    <w:rsid w:val="00DB493F"/>
    <w:rsid w:val="00DB4961"/>
    <w:rsid w:val="00DB4A1B"/>
    <w:rsid w:val="00DB4B6D"/>
    <w:rsid w:val="00DB4C10"/>
    <w:rsid w:val="00DB4ED4"/>
    <w:rsid w:val="00DB57B1"/>
    <w:rsid w:val="00DB591A"/>
    <w:rsid w:val="00DB5E7B"/>
    <w:rsid w:val="00DB60AE"/>
    <w:rsid w:val="00DB646A"/>
    <w:rsid w:val="00DB655E"/>
    <w:rsid w:val="00DB684E"/>
    <w:rsid w:val="00DB6C54"/>
    <w:rsid w:val="00DB6D11"/>
    <w:rsid w:val="00DB6DED"/>
    <w:rsid w:val="00DB6F80"/>
    <w:rsid w:val="00DB7193"/>
    <w:rsid w:val="00DB7533"/>
    <w:rsid w:val="00DB7704"/>
    <w:rsid w:val="00DB7B25"/>
    <w:rsid w:val="00DB7DA7"/>
    <w:rsid w:val="00DC0B97"/>
    <w:rsid w:val="00DC0DF4"/>
    <w:rsid w:val="00DC118A"/>
    <w:rsid w:val="00DC13B8"/>
    <w:rsid w:val="00DC1478"/>
    <w:rsid w:val="00DC15E9"/>
    <w:rsid w:val="00DC1971"/>
    <w:rsid w:val="00DC1A69"/>
    <w:rsid w:val="00DC1B51"/>
    <w:rsid w:val="00DC1C19"/>
    <w:rsid w:val="00DC1E77"/>
    <w:rsid w:val="00DC1EB5"/>
    <w:rsid w:val="00DC1FC4"/>
    <w:rsid w:val="00DC20C8"/>
    <w:rsid w:val="00DC2835"/>
    <w:rsid w:val="00DC285C"/>
    <w:rsid w:val="00DC2D09"/>
    <w:rsid w:val="00DC2D9C"/>
    <w:rsid w:val="00DC33AD"/>
    <w:rsid w:val="00DC3989"/>
    <w:rsid w:val="00DC4169"/>
    <w:rsid w:val="00DC4331"/>
    <w:rsid w:val="00DC45C2"/>
    <w:rsid w:val="00DC4796"/>
    <w:rsid w:val="00DC4CCF"/>
    <w:rsid w:val="00DC4EEF"/>
    <w:rsid w:val="00DC53E7"/>
    <w:rsid w:val="00DC5418"/>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C47"/>
    <w:rsid w:val="00DC7DBE"/>
    <w:rsid w:val="00DC7EC4"/>
    <w:rsid w:val="00DD01F2"/>
    <w:rsid w:val="00DD0396"/>
    <w:rsid w:val="00DD073D"/>
    <w:rsid w:val="00DD07AC"/>
    <w:rsid w:val="00DD0ABF"/>
    <w:rsid w:val="00DD0E46"/>
    <w:rsid w:val="00DD0EB7"/>
    <w:rsid w:val="00DD1491"/>
    <w:rsid w:val="00DD18A2"/>
    <w:rsid w:val="00DD1A9E"/>
    <w:rsid w:val="00DD2098"/>
    <w:rsid w:val="00DD22E4"/>
    <w:rsid w:val="00DD25AF"/>
    <w:rsid w:val="00DD25D3"/>
    <w:rsid w:val="00DD2850"/>
    <w:rsid w:val="00DD29AA"/>
    <w:rsid w:val="00DD2A42"/>
    <w:rsid w:val="00DD2D45"/>
    <w:rsid w:val="00DD2F2C"/>
    <w:rsid w:val="00DD33B8"/>
    <w:rsid w:val="00DD34E9"/>
    <w:rsid w:val="00DD390F"/>
    <w:rsid w:val="00DD3C0C"/>
    <w:rsid w:val="00DD3C1B"/>
    <w:rsid w:val="00DD3EC8"/>
    <w:rsid w:val="00DD4391"/>
    <w:rsid w:val="00DD44AB"/>
    <w:rsid w:val="00DD46C0"/>
    <w:rsid w:val="00DD473F"/>
    <w:rsid w:val="00DD4770"/>
    <w:rsid w:val="00DD4981"/>
    <w:rsid w:val="00DD4B12"/>
    <w:rsid w:val="00DD4F05"/>
    <w:rsid w:val="00DD5180"/>
    <w:rsid w:val="00DD52EC"/>
    <w:rsid w:val="00DD5380"/>
    <w:rsid w:val="00DD5411"/>
    <w:rsid w:val="00DD57C5"/>
    <w:rsid w:val="00DD597B"/>
    <w:rsid w:val="00DD59F3"/>
    <w:rsid w:val="00DD5A14"/>
    <w:rsid w:val="00DD5A9F"/>
    <w:rsid w:val="00DD65AE"/>
    <w:rsid w:val="00DD6667"/>
    <w:rsid w:val="00DD6913"/>
    <w:rsid w:val="00DD698C"/>
    <w:rsid w:val="00DD6DFC"/>
    <w:rsid w:val="00DD6E6D"/>
    <w:rsid w:val="00DD71DC"/>
    <w:rsid w:val="00DD72B8"/>
    <w:rsid w:val="00DD73D2"/>
    <w:rsid w:val="00DD74F0"/>
    <w:rsid w:val="00DD76EC"/>
    <w:rsid w:val="00DD77CE"/>
    <w:rsid w:val="00DD77ED"/>
    <w:rsid w:val="00DD7A3F"/>
    <w:rsid w:val="00DD7AE5"/>
    <w:rsid w:val="00DD7BAD"/>
    <w:rsid w:val="00DD7DB9"/>
    <w:rsid w:val="00DE0142"/>
    <w:rsid w:val="00DE02A5"/>
    <w:rsid w:val="00DE0659"/>
    <w:rsid w:val="00DE0976"/>
    <w:rsid w:val="00DE0A97"/>
    <w:rsid w:val="00DE0AB1"/>
    <w:rsid w:val="00DE0B53"/>
    <w:rsid w:val="00DE0EC4"/>
    <w:rsid w:val="00DE0FD5"/>
    <w:rsid w:val="00DE0FF9"/>
    <w:rsid w:val="00DE127E"/>
    <w:rsid w:val="00DE1289"/>
    <w:rsid w:val="00DE1373"/>
    <w:rsid w:val="00DE13B0"/>
    <w:rsid w:val="00DE1790"/>
    <w:rsid w:val="00DE181A"/>
    <w:rsid w:val="00DE1889"/>
    <w:rsid w:val="00DE2060"/>
    <w:rsid w:val="00DE2097"/>
    <w:rsid w:val="00DE290B"/>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825"/>
    <w:rsid w:val="00DE5903"/>
    <w:rsid w:val="00DE5F8B"/>
    <w:rsid w:val="00DE609D"/>
    <w:rsid w:val="00DE6169"/>
    <w:rsid w:val="00DE61EC"/>
    <w:rsid w:val="00DE6258"/>
    <w:rsid w:val="00DE655B"/>
    <w:rsid w:val="00DE65BD"/>
    <w:rsid w:val="00DE6851"/>
    <w:rsid w:val="00DE6892"/>
    <w:rsid w:val="00DE689C"/>
    <w:rsid w:val="00DE6AE6"/>
    <w:rsid w:val="00DE6FD7"/>
    <w:rsid w:val="00DE7352"/>
    <w:rsid w:val="00DE7663"/>
    <w:rsid w:val="00DE7913"/>
    <w:rsid w:val="00DE7CB0"/>
    <w:rsid w:val="00DF0072"/>
    <w:rsid w:val="00DF00D8"/>
    <w:rsid w:val="00DF01CE"/>
    <w:rsid w:val="00DF0478"/>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D2E"/>
    <w:rsid w:val="00DF3332"/>
    <w:rsid w:val="00DF335A"/>
    <w:rsid w:val="00DF3568"/>
    <w:rsid w:val="00DF361B"/>
    <w:rsid w:val="00DF371A"/>
    <w:rsid w:val="00DF3749"/>
    <w:rsid w:val="00DF3798"/>
    <w:rsid w:val="00DF3840"/>
    <w:rsid w:val="00DF3DE9"/>
    <w:rsid w:val="00DF40E7"/>
    <w:rsid w:val="00DF4214"/>
    <w:rsid w:val="00DF450F"/>
    <w:rsid w:val="00DF46B4"/>
    <w:rsid w:val="00DF472F"/>
    <w:rsid w:val="00DF4934"/>
    <w:rsid w:val="00DF4A13"/>
    <w:rsid w:val="00DF4B43"/>
    <w:rsid w:val="00DF4D79"/>
    <w:rsid w:val="00DF4FE1"/>
    <w:rsid w:val="00DF5404"/>
    <w:rsid w:val="00DF5577"/>
    <w:rsid w:val="00DF5581"/>
    <w:rsid w:val="00DF590F"/>
    <w:rsid w:val="00DF5C8A"/>
    <w:rsid w:val="00DF5EB4"/>
    <w:rsid w:val="00DF5F33"/>
    <w:rsid w:val="00DF6049"/>
    <w:rsid w:val="00DF66BC"/>
    <w:rsid w:val="00DF6D3F"/>
    <w:rsid w:val="00DF702E"/>
    <w:rsid w:val="00DF7394"/>
    <w:rsid w:val="00DF7442"/>
    <w:rsid w:val="00DF76FC"/>
    <w:rsid w:val="00DF7B5C"/>
    <w:rsid w:val="00DF7D02"/>
    <w:rsid w:val="00DF7F17"/>
    <w:rsid w:val="00DF7F87"/>
    <w:rsid w:val="00DF7FB1"/>
    <w:rsid w:val="00E00565"/>
    <w:rsid w:val="00E006AB"/>
    <w:rsid w:val="00E007C1"/>
    <w:rsid w:val="00E0094A"/>
    <w:rsid w:val="00E00D82"/>
    <w:rsid w:val="00E00D96"/>
    <w:rsid w:val="00E010F1"/>
    <w:rsid w:val="00E0117B"/>
    <w:rsid w:val="00E013CF"/>
    <w:rsid w:val="00E015D5"/>
    <w:rsid w:val="00E01B17"/>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6AF"/>
    <w:rsid w:val="00E0479A"/>
    <w:rsid w:val="00E04A94"/>
    <w:rsid w:val="00E04AF3"/>
    <w:rsid w:val="00E04C1A"/>
    <w:rsid w:val="00E052A2"/>
    <w:rsid w:val="00E05D7F"/>
    <w:rsid w:val="00E06305"/>
    <w:rsid w:val="00E06333"/>
    <w:rsid w:val="00E069B1"/>
    <w:rsid w:val="00E06B92"/>
    <w:rsid w:val="00E06DB8"/>
    <w:rsid w:val="00E070F0"/>
    <w:rsid w:val="00E072AA"/>
    <w:rsid w:val="00E0766C"/>
    <w:rsid w:val="00E07BF3"/>
    <w:rsid w:val="00E1003C"/>
    <w:rsid w:val="00E10225"/>
    <w:rsid w:val="00E10235"/>
    <w:rsid w:val="00E102B9"/>
    <w:rsid w:val="00E10335"/>
    <w:rsid w:val="00E10458"/>
    <w:rsid w:val="00E10510"/>
    <w:rsid w:val="00E10545"/>
    <w:rsid w:val="00E10647"/>
    <w:rsid w:val="00E10CB6"/>
    <w:rsid w:val="00E10E52"/>
    <w:rsid w:val="00E11161"/>
    <w:rsid w:val="00E11282"/>
    <w:rsid w:val="00E112BC"/>
    <w:rsid w:val="00E11608"/>
    <w:rsid w:val="00E1193C"/>
    <w:rsid w:val="00E11C6B"/>
    <w:rsid w:val="00E11D83"/>
    <w:rsid w:val="00E11DB8"/>
    <w:rsid w:val="00E11F5E"/>
    <w:rsid w:val="00E1206E"/>
    <w:rsid w:val="00E12438"/>
    <w:rsid w:val="00E125A0"/>
    <w:rsid w:val="00E126C9"/>
    <w:rsid w:val="00E12DA3"/>
    <w:rsid w:val="00E12E19"/>
    <w:rsid w:val="00E12F94"/>
    <w:rsid w:val="00E13099"/>
    <w:rsid w:val="00E1312E"/>
    <w:rsid w:val="00E136E6"/>
    <w:rsid w:val="00E13877"/>
    <w:rsid w:val="00E13ABA"/>
    <w:rsid w:val="00E13E25"/>
    <w:rsid w:val="00E1496C"/>
    <w:rsid w:val="00E14B8E"/>
    <w:rsid w:val="00E14CE3"/>
    <w:rsid w:val="00E14E48"/>
    <w:rsid w:val="00E14FAB"/>
    <w:rsid w:val="00E15062"/>
    <w:rsid w:val="00E15313"/>
    <w:rsid w:val="00E15451"/>
    <w:rsid w:val="00E156EB"/>
    <w:rsid w:val="00E1584F"/>
    <w:rsid w:val="00E159F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6F9"/>
    <w:rsid w:val="00E2181C"/>
    <w:rsid w:val="00E21875"/>
    <w:rsid w:val="00E21B11"/>
    <w:rsid w:val="00E21B51"/>
    <w:rsid w:val="00E21B76"/>
    <w:rsid w:val="00E21B9E"/>
    <w:rsid w:val="00E21C4F"/>
    <w:rsid w:val="00E21EF9"/>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709E"/>
    <w:rsid w:val="00E271A0"/>
    <w:rsid w:val="00E27214"/>
    <w:rsid w:val="00E27449"/>
    <w:rsid w:val="00E27561"/>
    <w:rsid w:val="00E2785A"/>
    <w:rsid w:val="00E27DCE"/>
    <w:rsid w:val="00E3029C"/>
    <w:rsid w:val="00E30309"/>
    <w:rsid w:val="00E3042C"/>
    <w:rsid w:val="00E30C35"/>
    <w:rsid w:val="00E30F6D"/>
    <w:rsid w:val="00E31044"/>
    <w:rsid w:val="00E310D9"/>
    <w:rsid w:val="00E3122E"/>
    <w:rsid w:val="00E31284"/>
    <w:rsid w:val="00E3149F"/>
    <w:rsid w:val="00E3166C"/>
    <w:rsid w:val="00E319F8"/>
    <w:rsid w:val="00E31CD5"/>
    <w:rsid w:val="00E31E5D"/>
    <w:rsid w:val="00E32003"/>
    <w:rsid w:val="00E3237E"/>
    <w:rsid w:val="00E327E9"/>
    <w:rsid w:val="00E32875"/>
    <w:rsid w:val="00E32C02"/>
    <w:rsid w:val="00E32D6B"/>
    <w:rsid w:val="00E32FB8"/>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7066"/>
    <w:rsid w:val="00E37268"/>
    <w:rsid w:val="00E37338"/>
    <w:rsid w:val="00E3755D"/>
    <w:rsid w:val="00E378CF"/>
    <w:rsid w:val="00E37EF6"/>
    <w:rsid w:val="00E401BD"/>
    <w:rsid w:val="00E403FC"/>
    <w:rsid w:val="00E406F0"/>
    <w:rsid w:val="00E40780"/>
    <w:rsid w:val="00E40AD3"/>
    <w:rsid w:val="00E40B7E"/>
    <w:rsid w:val="00E40C0B"/>
    <w:rsid w:val="00E40C6D"/>
    <w:rsid w:val="00E40CC5"/>
    <w:rsid w:val="00E40DAF"/>
    <w:rsid w:val="00E415DD"/>
    <w:rsid w:val="00E41605"/>
    <w:rsid w:val="00E4173C"/>
    <w:rsid w:val="00E41AA6"/>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5F3"/>
    <w:rsid w:val="00E44A7A"/>
    <w:rsid w:val="00E44DA5"/>
    <w:rsid w:val="00E450A1"/>
    <w:rsid w:val="00E45438"/>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C27"/>
    <w:rsid w:val="00E51CF0"/>
    <w:rsid w:val="00E51E2F"/>
    <w:rsid w:val="00E5204A"/>
    <w:rsid w:val="00E52266"/>
    <w:rsid w:val="00E525D0"/>
    <w:rsid w:val="00E525E7"/>
    <w:rsid w:val="00E52781"/>
    <w:rsid w:val="00E52792"/>
    <w:rsid w:val="00E528C2"/>
    <w:rsid w:val="00E52993"/>
    <w:rsid w:val="00E52A34"/>
    <w:rsid w:val="00E5368D"/>
    <w:rsid w:val="00E5375E"/>
    <w:rsid w:val="00E53ADD"/>
    <w:rsid w:val="00E53E3F"/>
    <w:rsid w:val="00E54556"/>
    <w:rsid w:val="00E545F9"/>
    <w:rsid w:val="00E54865"/>
    <w:rsid w:val="00E54CD7"/>
    <w:rsid w:val="00E54D17"/>
    <w:rsid w:val="00E54D68"/>
    <w:rsid w:val="00E5509C"/>
    <w:rsid w:val="00E550FB"/>
    <w:rsid w:val="00E55317"/>
    <w:rsid w:val="00E55459"/>
    <w:rsid w:val="00E5559B"/>
    <w:rsid w:val="00E555CC"/>
    <w:rsid w:val="00E561DC"/>
    <w:rsid w:val="00E5622A"/>
    <w:rsid w:val="00E56A19"/>
    <w:rsid w:val="00E56D4B"/>
    <w:rsid w:val="00E57182"/>
    <w:rsid w:val="00E57279"/>
    <w:rsid w:val="00E5727C"/>
    <w:rsid w:val="00E5748F"/>
    <w:rsid w:val="00E574ED"/>
    <w:rsid w:val="00E57582"/>
    <w:rsid w:val="00E57A22"/>
    <w:rsid w:val="00E601C3"/>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E64"/>
    <w:rsid w:val="00E67FAA"/>
    <w:rsid w:val="00E7048C"/>
    <w:rsid w:val="00E7065D"/>
    <w:rsid w:val="00E706A5"/>
    <w:rsid w:val="00E70BC5"/>
    <w:rsid w:val="00E70C24"/>
    <w:rsid w:val="00E70C55"/>
    <w:rsid w:val="00E70EDB"/>
    <w:rsid w:val="00E711EE"/>
    <w:rsid w:val="00E713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678"/>
    <w:rsid w:val="00E73899"/>
    <w:rsid w:val="00E73C46"/>
    <w:rsid w:val="00E73E64"/>
    <w:rsid w:val="00E7414D"/>
    <w:rsid w:val="00E7456B"/>
    <w:rsid w:val="00E74A43"/>
    <w:rsid w:val="00E74B64"/>
    <w:rsid w:val="00E74C28"/>
    <w:rsid w:val="00E74E80"/>
    <w:rsid w:val="00E74F69"/>
    <w:rsid w:val="00E7506C"/>
    <w:rsid w:val="00E750E3"/>
    <w:rsid w:val="00E75289"/>
    <w:rsid w:val="00E75608"/>
    <w:rsid w:val="00E7567A"/>
    <w:rsid w:val="00E758E9"/>
    <w:rsid w:val="00E75D3F"/>
    <w:rsid w:val="00E75D43"/>
    <w:rsid w:val="00E760F9"/>
    <w:rsid w:val="00E761CD"/>
    <w:rsid w:val="00E76619"/>
    <w:rsid w:val="00E76733"/>
    <w:rsid w:val="00E768D1"/>
    <w:rsid w:val="00E76DFB"/>
    <w:rsid w:val="00E76E1D"/>
    <w:rsid w:val="00E76E74"/>
    <w:rsid w:val="00E770E4"/>
    <w:rsid w:val="00E7713E"/>
    <w:rsid w:val="00E7725B"/>
    <w:rsid w:val="00E77787"/>
    <w:rsid w:val="00E7795B"/>
    <w:rsid w:val="00E77989"/>
    <w:rsid w:val="00E804DD"/>
    <w:rsid w:val="00E80552"/>
    <w:rsid w:val="00E80554"/>
    <w:rsid w:val="00E80632"/>
    <w:rsid w:val="00E80949"/>
    <w:rsid w:val="00E809F7"/>
    <w:rsid w:val="00E81022"/>
    <w:rsid w:val="00E813C0"/>
    <w:rsid w:val="00E81407"/>
    <w:rsid w:val="00E8165F"/>
    <w:rsid w:val="00E8168D"/>
    <w:rsid w:val="00E816E4"/>
    <w:rsid w:val="00E818E3"/>
    <w:rsid w:val="00E81967"/>
    <w:rsid w:val="00E81DCE"/>
    <w:rsid w:val="00E82067"/>
    <w:rsid w:val="00E821A5"/>
    <w:rsid w:val="00E82212"/>
    <w:rsid w:val="00E822D1"/>
    <w:rsid w:val="00E8234A"/>
    <w:rsid w:val="00E825A1"/>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4E9D"/>
    <w:rsid w:val="00E8553C"/>
    <w:rsid w:val="00E8567C"/>
    <w:rsid w:val="00E85988"/>
    <w:rsid w:val="00E85BC3"/>
    <w:rsid w:val="00E85FDF"/>
    <w:rsid w:val="00E8658F"/>
    <w:rsid w:val="00E87139"/>
    <w:rsid w:val="00E87194"/>
    <w:rsid w:val="00E87360"/>
    <w:rsid w:val="00E87589"/>
    <w:rsid w:val="00E876CD"/>
    <w:rsid w:val="00E87988"/>
    <w:rsid w:val="00E87D71"/>
    <w:rsid w:val="00E90054"/>
    <w:rsid w:val="00E903C1"/>
    <w:rsid w:val="00E903C7"/>
    <w:rsid w:val="00E906B5"/>
    <w:rsid w:val="00E906D8"/>
    <w:rsid w:val="00E908B5"/>
    <w:rsid w:val="00E908C0"/>
    <w:rsid w:val="00E909A2"/>
    <w:rsid w:val="00E90CA0"/>
    <w:rsid w:val="00E91139"/>
    <w:rsid w:val="00E91B18"/>
    <w:rsid w:val="00E91C12"/>
    <w:rsid w:val="00E92500"/>
    <w:rsid w:val="00E925E4"/>
    <w:rsid w:val="00E92867"/>
    <w:rsid w:val="00E928BE"/>
    <w:rsid w:val="00E929A7"/>
    <w:rsid w:val="00E929BF"/>
    <w:rsid w:val="00E92D74"/>
    <w:rsid w:val="00E9320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B29"/>
    <w:rsid w:val="00EA5F1D"/>
    <w:rsid w:val="00EA5F66"/>
    <w:rsid w:val="00EA61D8"/>
    <w:rsid w:val="00EA61E0"/>
    <w:rsid w:val="00EA62BB"/>
    <w:rsid w:val="00EA6387"/>
    <w:rsid w:val="00EA6485"/>
    <w:rsid w:val="00EA6898"/>
    <w:rsid w:val="00EA6A6C"/>
    <w:rsid w:val="00EA6AD8"/>
    <w:rsid w:val="00EA739C"/>
    <w:rsid w:val="00EA73E8"/>
    <w:rsid w:val="00EA77E5"/>
    <w:rsid w:val="00EA798B"/>
    <w:rsid w:val="00EA79B8"/>
    <w:rsid w:val="00EA7E23"/>
    <w:rsid w:val="00EB0058"/>
    <w:rsid w:val="00EB0131"/>
    <w:rsid w:val="00EB07F9"/>
    <w:rsid w:val="00EB0D6D"/>
    <w:rsid w:val="00EB0E6E"/>
    <w:rsid w:val="00EB1156"/>
    <w:rsid w:val="00EB14FE"/>
    <w:rsid w:val="00EB1652"/>
    <w:rsid w:val="00EB18ED"/>
    <w:rsid w:val="00EB1A3E"/>
    <w:rsid w:val="00EB1F85"/>
    <w:rsid w:val="00EB21C5"/>
    <w:rsid w:val="00EB21ED"/>
    <w:rsid w:val="00EB2438"/>
    <w:rsid w:val="00EB27DC"/>
    <w:rsid w:val="00EB2B9A"/>
    <w:rsid w:val="00EB2BF7"/>
    <w:rsid w:val="00EB2C61"/>
    <w:rsid w:val="00EB2D7B"/>
    <w:rsid w:val="00EB2ED7"/>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2DC"/>
    <w:rsid w:val="00EB555F"/>
    <w:rsid w:val="00EB55B4"/>
    <w:rsid w:val="00EB571D"/>
    <w:rsid w:val="00EB5D60"/>
    <w:rsid w:val="00EB6383"/>
    <w:rsid w:val="00EB64C7"/>
    <w:rsid w:val="00EB6A00"/>
    <w:rsid w:val="00EB6C54"/>
    <w:rsid w:val="00EB6E21"/>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243"/>
    <w:rsid w:val="00EC525C"/>
    <w:rsid w:val="00EC53E1"/>
    <w:rsid w:val="00EC5400"/>
    <w:rsid w:val="00EC5601"/>
    <w:rsid w:val="00EC594B"/>
    <w:rsid w:val="00EC5AA7"/>
    <w:rsid w:val="00EC5EB9"/>
    <w:rsid w:val="00EC5F16"/>
    <w:rsid w:val="00EC607B"/>
    <w:rsid w:val="00EC63B2"/>
    <w:rsid w:val="00EC6570"/>
    <w:rsid w:val="00EC68AF"/>
    <w:rsid w:val="00EC6A52"/>
    <w:rsid w:val="00EC6AF4"/>
    <w:rsid w:val="00EC6BE4"/>
    <w:rsid w:val="00EC6DA8"/>
    <w:rsid w:val="00EC6F1F"/>
    <w:rsid w:val="00EC6F25"/>
    <w:rsid w:val="00EC7147"/>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D9C"/>
    <w:rsid w:val="00ED11AF"/>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3CA"/>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B06"/>
    <w:rsid w:val="00EE5BB8"/>
    <w:rsid w:val="00EE636C"/>
    <w:rsid w:val="00EE63A3"/>
    <w:rsid w:val="00EE6779"/>
    <w:rsid w:val="00EE6862"/>
    <w:rsid w:val="00EE6A3B"/>
    <w:rsid w:val="00EE7011"/>
    <w:rsid w:val="00EE708F"/>
    <w:rsid w:val="00EE730F"/>
    <w:rsid w:val="00EE7330"/>
    <w:rsid w:val="00EE7BA3"/>
    <w:rsid w:val="00EE7C35"/>
    <w:rsid w:val="00EE7E87"/>
    <w:rsid w:val="00EE7FB4"/>
    <w:rsid w:val="00EF004E"/>
    <w:rsid w:val="00EF047D"/>
    <w:rsid w:val="00EF0564"/>
    <w:rsid w:val="00EF07DA"/>
    <w:rsid w:val="00EF07F2"/>
    <w:rsid w:val="00EF0A44"/>
    <w:rsid w:val="00EF0E91"/>
    <w:rsid w:val="00EF0FA3"/>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D4E"/>
    <w:rsid w:val="00EF2F12"/>
    <w:rsid w:val="00EF3261"/>
    <w:rsid w:val="00EF32F0"/>
    <w:rsid w:val="00EF34D7"/>
    <w:rsid w:val="00EF3C11"/>
    <w:rsid w:val="00EF3F2A"/>
    <w:rsid w:val="00EF40AA"/>
    <w:rsid w:val="00EF4257"/>
    <w:rsid w:val="00EF44CB"/>
    <w:rsid w:val="00EF44F1"/>
    <w:rsid w:val="00EF453A"/>
    <w:rsid w:val="00EF4880"/>
    <w:rsid w:val="00EF4D54"/>
    <w:rsid w:val="00EF4F40"/>
    <w:rsid w:val="00EF58A4"/>
    <w:rsid w:val="00EF5C3D"/>
    <w:rsid w:val="00EF5CE8"/>
    <w:rsid w:val="00EF5F2E"/>
    <w:rsid w:val="00EF60F1"/>
    <w:rsid w:val="00EF65AE"/>
    <w:rsid w:val="00EF660D"/>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92F"/>
    <w:rsid w:val="00F02AA1"/>
    <w:rsid w:val="00F02DEE"/>
    <w:rsid w:val="00F02EA9"/>
    <w:rsid w:val="00F03044"/>
    <w:rsid w:val="00F03225"/>
    <w:rsid w:val="00F034A3"/>
    <w:rsid w:val="00F03671"/>
    <w:rsid w:val="00F03813"/>
    <w:rsid w:val="00F038FE"/>
    <w:rsid w:val="00F039A9"/>
    <w:rsid w:val="00F03C7F"/>
    <w:rsid w:val="00F03DDC"/>
    <w:rsid w:val="00F03E84"/>
    <w:rsid w:val="00F0409D"/>
    <w:rsid w:val="00F04279"/>
    <w:rsid w:val="00F04630"/>
    <w:rsid w:val="00F046EB"/>
    <w:rsid w:val="00F04802"/>
    <w:rsid w:val="00F04CFE"/>
    <w:rsid w:val="00F04D22"/>
    <w:rsid w:val="00F04EE7"/>
    <w:rsid w:val="00F05489"/>
    <w:rsid w:val="00F05506"/>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07F5D"/>
    <w:rsid w:val="00F1012E"/>
    <w:rsid w:val="00F1023A"/>
    <w:rsid w:val="00F1079B"/>
    <w:rsid w:val="00F109D1"/>
    <w:rsid w:val="00F10D24"/>
    <w:rsid w:val="00F10D6D"/>
    <w:rsid w:val="00F117B6"/>
    <w:rsid w:val="00F119C2"/>
    <w:rsid w:val="00F119E7"/>
    <w:rsid w:val="00F1213C"/>
    <w:rsid w:val="00F121AE"/>
    <w:rsid w:val="00F12245"/>
    <w:rsid w:val="00F123BC"/>
    <w:rsid w:val="00F1251B"/>
    <w:rsid w:val="00F127F2"/>
    <w:rsid w:val="00F12869"/>
    <w:rsid w:val="00F12A15"/>
    <w:rsid w:val="00F12A65"/>
    <w:rsid w:val="00F12E0C"/>
    <w:rsid w:val="00F12F8B"/>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E"/>
    <w:rsid w:val="00F2307C"/>
    <w:rsid w:val="00F230AE"/>
    <w:rsid w:val="00F230C9"/>
    <w:rsid w:val="00F23438"/>
    <w:rsid w:val="00F2353D"/>
    <w:rsid w:val="00F2389E"/>
    <w:rsid w:val="00F23A01"/>
    <w:rsid w:val="00F23A75"/>
    <w:rsid w:val="00F23AC0"/>
    <w:rsid w:val="00F23B1E"/>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AE9"/>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325"/>
    <w:rsid w:val="00F32539"/>
    <w:rsid w:val="00F3292B"/>
    <w:rsid w:val="00F32A11"/>
    <w:rsid w:val="00F32CAF"/>
    <w:rsid w:val="00F32DE0"/>
    <w:rsid w:val="00F3341E"/>
    <w:rsid w:val="00F335E3"/>
    <w:rsid w:val="00F33612"/>
    <w:rsid w:val="00F33735"/>
    <w:rsid w:val="00F3399F"/>
    <w:rsid w:val="00F33F64"/>
    <w:rsid w:val="00F34037"/>
    <w:rsid w:val="00F34053"/>
    <w:rsid w:val="00F34C18"/>
    <w:rsid w:val="00F34DDD"/>
    <w:rsid w:val="00F35354"/>
    <w:rsid w:val="00F35C85"/>
    <w:rsid w:val="00F35EAB"/>
    <w:rsid w:val="00F35EDD"/>
    <w:rsid w:val="00F35FD5"/>
    <w:rsid w:val="00F3601B"/>
    <w:rsid w:val="00F3612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D3A"/>
    <w:rsid w:val="00F42446"/>
    <w:rsid w:val="00F42D30"/>
    <w:rsid w:val="00F433B6"/>
    <w:rsid w:val="00F43623"/>
    <w:rsid w:val="00F43900"/>
    <w:rsid w:val="00F43962"/>
    <w:rsid w:val="00F43971"/>
    <w:rsid w:val="00F439D6"/>
    <w:rsid w:val="00F43BAF"/>
    <w:rsid w:val="00F43DE1"/>
    <w:rsid w:val="00F43F6F"/>
    <w:rsid w:val="00F443A6"/>
    <w:rsid w:val="00F446B2"/>
    <w:rsid w:val="00F44926"/>
    <w:rsid w:val="00F44D2D"/>
    <w:rsid w:val="00F44DF9"/>
    <w:rsid w:val="00F44FB3"/>
    <w:rsid w:val="00F45107"/>
    <w:rsid w:val="00F4522C"/>
    <w:rsid w:val="00F45407"/>
    <w:rsid w:val="00F45497"/>
    <w:rsid w:val="00F45533"/>
    <w:rsid w:val="00F4564F"/>
    <w:rsid w:val="00F456D4"/>
    <w:rsid w:val="00F4577C"/>
    <w:rsid w:val="00F457D3"/>
    <w:rsid w:val="00F45B6D"/>
    <w:rsid w:val="00F45DD5"/>
    <w:rsid w:val="00F45DF1"/>
    <w:rsid w:val="00F46287"/>
    <w:rsid w:val="00F46377"/>
    <w:rsid w:val="00F464A9"/>
    <w:rsid w:val="00F46522"/>
    <w:rsid w:val="00F466F1"/>
    <w:rsid w:val="00F46D37"/>
    <w:rsid w:val="00F46FC5"/>
    <w:rsid w:val="00F470AF"/>
    <w:rsid w:val="00F47E11"/>
    <w:rsid w:val="00F47E69"/>
    <w:rsid w:val="00F47F55"/>
    <w:rsid w:val="00F504B8"/>
    <w:rsid w:val="00F5064A"/>
    <w:rsid w:val="00F506CC"/>
    <w:rsid w:val="00F509D0"/>
    <w:rsid w:val="00F50A78"/>
    <w:rsid w:val="00F5118F"/>
    <w:rsid w:val="00F51654"/>
    <w:rsid w:val="00F51CB0"/>
    <w:rsid w:val="00F51F09"/>
    <w:rsid w:val="00F5202C"/>
    <w:rsid w:val="00F52204"/>
    <w:rsid w:val="00F5251D"/>
    <w:rsid w:val="00F527D9"/>
    <w:rsid w:val="00F528F9"/>
    <w:rsid w:val="00F52AAC"/>
    <w:rsid w:val="00F52ADB"/>
    <w:rsid w:val="00F52E16"/>
    <w:rsid w:val="00F52F13"/>
    <w:rsid w:val="00F52FB3"/>
    <w:rsid w:val="00F537B3"/>
    <w:rsid w:val="00F53879"/>
    <w:rsid w:val="00F53ACF"/>
    <w:rsid w:val="00F53B02"/>
    <w:rsid w:val="00F53B6A"/>
    <w:rsid w:val="00F53BC3"/>
    <w:rsid w:val="00F54118"/>
    <w:rsid w:val="00F54302"/>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5C7"/>
    <w:rsid w:val="00F726C7"/>
    <w:rsid w:val="00F72775"/>
    <w:rsid w:val="00F72A01"/>
    <w:rsid w:val="00F72E10"/>
    <w:rsid w:val="00F72EDF"/>
    <w:rsid w:val="00F73052"/>
    <w:rsid w:val="00F731BD"/>
    <w:rsid w:val="00F732F3"/>
    <w:rsid w:val="00F7341B"/>
    <w:rsid w:val="00F735EC"/>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83D"/>
    <w:rsid w:val="00F76A3F"/>
    <w:rsid w:val="00F76C26"/>
    <w:rsid w:val="00F76CBF"/>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744"/>
    <w:rsid w:val="00F817D5"/>
    <w:rsid w:val="00F8194A"/>
    <w:rsid w:val="00F81958"/>
    <w:rsid w:val="00F81BDA"/>
    <w:rsid w:val="00F81E62"/>
    <w:rsid w:val="00F82019"/>
    <w:rsid w:val="00F824AE"/>
    <w:rsid w:val="00F82545"/>
    <w:rsid w:val="00F831B1"/>
    <w:rsid w:val="00F832CC"/>
    <w:rsid w:val="00F83335"/>
    <w:rsid w:val="00F8374A"/>
    <w:rsid w:val="00F837DD"/>
    <w:rsid w:val="00F838C4"/>
    <w:rsid w:val="00F839A6"/>
    <w:rsid w:val="00F83A2D"/>
    <w:rsid w:val="00F83D8B"/>
    <w:rsid w:val="00F83F02"/>
    <w:rsid w:val="00F84027"/>
    <w:rsid w:val="00F84141"/>
    <w:rsid w:val="00F84301"/>
    <w:rsid w:val="00F84332"/>
    <w:rsid w:val="00F84342"/>
    <w:rsid w:val="00F84398"/>
    <w:rsid w:val="00F84498"/>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87F6B"/>
    <w:rsid w:val="00F90054"/>
    <w:rsid w:val="00F902C0"/>
    <w:rsid w:val="00F90515"/>
    <w:rsid w:val="00F90665"/>
    <w:rsid w:val="00F9071D"/>
    <w:rsid w:val="00F9095A"/>
    <w:rsid w:val="00F90B05"/>
    <w:rsid w:val="00F90E8A"/>
    <w:rsid w:val="00F90E96"/>
    <w:rsid w:val="00F915E8"/>
    <w:rsid w:val="00F916D0"/>
    <w:rsid w:val="00F91729"/>
    <w:rsid w:val="00F9176C"/>
    <w:rsid w:val="00F91BFA"/>
    <w:rsid w:val="00F91D7C"/>
    <w:rsid w:val="00F92139"/>
    <w:rsid w:val="00F921CB"/>
    <w:rsid w:val="00F922EF"/>
    <w:rsid w:val="00F922F5"/>
    <w:rsid w:val="00F928B7"/>
    <w:rsid w:val="00F9294C"/>
    <w:rsid w:val="00F92BF4"/>
    <w:rsid w:val="00F92C46"/>
    <w:rsid w:val="00F92DDE"/>
    <w:rsid w:val="00F92E76"/>
    <w:rsid w:val="00F92EBD"/>
    <w:rsid w:val="00F930D9"/>
    <w:rsid w:val="00F9316C"/>
    <w:rsid w:val="00F9333D"/>
    <w:rsid w:val="00F933CC"/>
    <w:rsid w:val="00F93490"/>
    <w:rsid w:val="00F9356C"/>
    <w:rsid w:val="00F935F4"/>
    <w:rsid w:val="00F94060"/>
    <w:rsid w:val="00F94064"/>
    <w:rsid w:val="00F94125"/>
    <w:rsid w:val="00F9425F"/>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856"/>
    <w:rsid w:val="00FA0B49"/>
    <w:rsid w:val="00FA0FFC"/>
    <w:rsid w:val="00FA10D0"/>
    <w:rsid w:val="00FA112F"/>
    <w:rsid w:val="00FA12A4"/>
    <w:rsid w:val="00FA1336"/>
    <w:rsid w:val="00FA13C0"/>
    <w:rsid w:val="00FA153B"/>
    <w:rsid w:val="00FA1668"/>
    <w:rsid w:val="00FA1805"/>
    <w:rsid w:val="00FA2486"/>
    <w:rsid w:val="00FA26FC"/>
    <w:rsid w:val="00FA2819"/>
    <w:rsid w:val="00FA2D35"/>
    <w:rsid w:val="00FA2E2A"/>
    <w:rsid w:val="00FA3163"/>
    <w:rsid w:val="00FA3177"/>
    <w:rsid w:val="00FA3492"/>
    <w:rsid w:val="00FA376D"/>
    <w:rsid w:val="00FA3AB7"/>
    <w:rsid w:val="00FA3F15"/>
    <w:rsid w:val="00FA422D"/>
    <w:rsid w:val="00FA43E3"/>
    <w:rsid w:val="00FA4943"/>
    <w:rsid w:val="00FA4A32"/>
    <w:rsid w:val="00FA4A44"/>
    <w:rsid w:val="00FA4B03"/>
    <w:rsid w:val="00FA521A"/>
    <w:rsid w:val="00FA5243"/>
    <w:rsid w:val="00FA53AD"/>
    <w:rsid w:val="00FA59F2"/>
    <w:rsid w:val="00FA5AC6"/>
    <w:rsid w:val="00FA5AD4"/>
    <w:rsid w:val="00FA5BC3"/>
    <w:rsid w:val="00FA5E39"/>
    <w:rsid w:val="00FA5F4A"/>
    <w:rsid w:val="00FA6201"/>
    <w:rsid w:val="00FA6407"/>
    <w:rsid w:val="00FA6639"/>
    <w:rsid w:val="00FA6B0D"/>
    <w:rsid w:val="00FA6E34"/>
    <w:rsid w:val="00FA6EDD"/>
    <w:rsid w:val="00FA6F3D"/>
    <w:rsid w:val="00FA70A5"/>
    <w:rsid w:val="00FA749C"/>
    <w:rsid w:val="00FA781F"/>
    <w:rsid w:val="00FA78F8"/>
    <w:rsid w:val="00FA79E3"/>
    <w:rsid w:val="00FA7F73"/>
    <w:rsid w:val="00FB0260"/>
    <w:rsid w:val="00FB02FE"/>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2A7D"/>
    <w:rsid w:val="00FB2D50"/>
    <w:rsid w:val="00FB2EB9"/>
    <w:rsid w:val="00FB2F32"/>
    <w:rsid w:val="00FB31FD"/>
    <w:rsid w:val="00FB3638"/>
    <w:rsid w:val="00FB3E97"/>
    <w:rsid w:val="00FB407D"/>
    <w:rsid w:val="00FB40D3"/>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41"/>
    <w:rsid w:val="00FB66FF"/>
    <w:rsid w:val="00FB67AC"/>
    <w:rsid w:val="00FB6A01"/>
    <w:rsid w:val="00FB70B7"/>
    <w:rsid w:val="00FB7802"/>
    <w:rsid w:val="00FB785F"/>
    <w:rsid w:val="00FC006A"/>
    <w:rsid w:val="00FC021B"/>
    <w:rsid w:val="00FC02CA"/>
    <w:rsid w:val="00FC05C3"/>
    <w:rsid w:val="00FC0B2A"/>
    <w:rsid w:val="00FC1154"/>
    <w:rsid w:val="00FC12EE"/>
    <w:rsid w:val="00FC12FB"/>
    <w:rsid w:val="00FC15A4"/>
    <w:rsid w:val="00FC15DF"/>
    <w:rsid w:val="00FC1990"/>
    <w:rsid w:val="00FC1B9D"/>
    <w:rsid w:val="00FC1BCF"/>
    <w:rsid w:val="00FC1D16"/>
    <w:rsid w:val="00FC1F89"/>
    <w:rsid w:val="00FC23AD"/>
    <w:rsid w:val="00FC249C"/>
    <w:rsid w:val="00FC27ED"/>
    <w:rsid w:val="00FC286D"/>
    <w:rsid w:val="00FC2AA3"/>
    <w:rsid w:val="00FC2B93"/>
    <w:rsid w:val="00FC2D0B"/>
    <w:rsid w:val="00FC3196"/>
    <w:rsid w:val="00FC33DB"/>
    <w:rsid w:val="00FC3532"/>
    <w:rsid w:val="00FC359F"/>
    <w:rsid w:val="00FC37E0"/>
    <w:rsid w:val="00FC38E5"/>
    <w:rsid w:val="00FC3B05"/>
    <w:rsid w:val="00FC3B5A"/>
    <w:rsid w:val="00FC3D51"/>
    <w:rsid w:val="00FC3E48"/>
    <w:rsid w:val="00FC45DF"/>
    <w:rsid w:val="00FC4661"/>
    <w:rsid w:val="00FC48A4"/>
    <w:rsid w:val="00FC48D6"/>
    <w:rsid w:val="00FC4933"/>
    <w:rsid w:val="00FC4B3F"/>
    <w:rsid w:val="00FC4B73"/>
    <w:rsid w:val="00FC4CB1"/>
    <w:rsid w:val="00FC4DC2"/>
    <w:rsid w:val="00FC4E0C"/>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29E"/>
    <w:rsid w:val="00FC74C1"/>
    <w:rsid w:val="00FC74EB"/>
    <w:rsid w:val="00FC7525"/>
    <w:rsid w:val="00FC7797"/>
    <w:rsid w:val="00FC7831"/>
    <w:rsid w:val="00FC7837"/>
    <w:rsid w:val="00FC7A7F"/>
    <w:rsid w:val="00FC7E54"/>
    <w:rsid w:val="00FD0312"/>
    <w:rsid w:val="00FD035C"/>
    <w:rsid w:val="00FD03A0"/>
    <w:rsid w:val="00FD04FC"/>
    <w:rsid w:val="00FD0506"/>
    <w:rsid w:val="00FD09CE"/>
    <w:rsid w:val="00FD0C97"/>
    <w:rsid w:val="00FD0E11"/>
    <w:rsid w:val="00FD0FBC"/>
    <w:rsid w:val="00FD126A"/>
    <w:rsid w:val="00FD19E5"/>
    <w:rsid w:val="00FD1A3D"/>
    <w:rsid w:val="00FD1EC8"/>
    <w:rsid w:val="00FD1EF9"/>
    <w:rsid w:val="00FD21E0"/>
    <w:rsid w:val="00FD2532"/>
    <w:rsid w:val="00FD2537"/>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C"/>
    <w:rsid w:val="00FD4453"/>
    <w:rsid w:val="00FD480F"/>
    <w:rsid w:val="00FD4AFD"/>
    <w:rsid w:val="00FD4B2C"/>
    <w:rsid w:val="00FD4C97"/>
    <w:rsid w:val="00FD4CE8"/>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B35"/>
    <w:rsid w:val="00FD7BC6"/>
    <w:rsid w:val="00FD7E2B"/>
    <w:rsid w:val="00FE005D"/>
    <w:rsid w:val="00FE05C7"/>
    <w:rsid w:val="00FE0971"/>
    <w:rsid w:val="00FE0988"/>
    <w:rsid w:val="00FE0D18"/>
    <w:rsid w:val="00FE0D7E"/>
    <w:rsid w:val="00FE0E51"/>
    <w:rsid w:val="00FE10EB"/>
    <w:rsid w:val="00FE122D"/>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B3D"/>
    <w:rsid w:val="00FE3E76"/>
    <w:rsid w:val="00FE3FD6"/>
    <w:rsid w:val="00FE401E"/>
    <w:rsid w:val="00FE4053"/>
    <w:rsid w:val="00FE423D"/>
    <w:rsid w:val="00FE4443"/>
    <w:rsid w:val="00FE4505"/>
    <w:rsid w:val="00FE4894"/>
    <w:rsid w:val="00FE48BA"/>
    <w:rsid w:val="00FE4A78"/>
    <w:rsid w:val="00FE4C63"/>
    <w:rsid w:val="00FE4FA5"/>
    <w:rsid w:val="00FE5388"/>
    <w:rsid w:val="00FE5406"/>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267"/>
    <w:rsid w:val="00FF271C"/>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AC6"/>
    <w:rsid w:val="00FF4ACB"/>
    <w:rsid w:val="00FF4D5A"/>
    <w:rsid w:val="00FF5061"/>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2EEA19C9-13FA-4FF7-B600-4829936F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4618F"/>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0"/>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uiPriority w:val="99"/>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A22C2D"/>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3">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4">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0"/>
    <w:rsid w:val="0021071F"/>
    <w:pPr>
      <w:numPr>
        <w:numId w:val="41"/>
      </w:numPr>
      <w:tabs>
        <w:tab w:val="num" w:pos="926"/>
      </w:tabs>
      <w:spacing w:line="240" w:lineRule="auto"/>
      <w:ind w:left="926" w:hanging="360"/>
      <w:contextualSpacing/>
      <w:jc w:val="left"/>
    </w:pPr>
    <w:rPr>
      <w:rFonts w:ascii="Times New Roman" w:hAnsi="Times New Roman" w:cs="Times New Roman"/>
      <w:bCs w:val="0"/>
      <w:lang w:eastAsia="en-US"/>
    </w:rPr>
  </w:style>
  <w:style w:type="paragraph" w:styleId="afb">
    <w:name w:val="Body Text"/>
    <w:basedOn w:val="a0"/>
    <w:link w:val="afc"/>
    <w:rsid w:val="00CB7918"/>
    <w:pPr>
      <w:spacing w:after="0" w:line="240" w:lineRule="auto"/>
      <w:ind w:leftChars="171" w:left="359"/>
      <w:jc w:val="left"/>
    </w:pPr>
    <w:rPr>
      <w:rFonts w:ascii="Times New Roman" w:hAnsi="Times New Roman" w:cs="Times New Roman"/>
      <w:bCs w:val="0"/>
      <w:sz w:val="24"/>
      <w:szCs w:val="21"/>
      <w:lang w:val="en-US"/>
    </w:rPr>
  </w:style>
  <w:style w:type="character" w:customStyle="1" w:styleId="afc">
    <w:name w:val="本文 (文字)"/>
    <w:basedOn w:val="a1"/>
    <w:link w:val="afb"/>
    <w:rsid w:val="00CB7918"/>
    <w:rPr>
      <w:rFonts w:ascii="Times New Roman" w:hAnsi="Times New Roman"/>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84617437">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1918993">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6654105">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05000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71399647">
      <w:bodyDiv w:val="1"/>
      <w:marLeft w:val="0"/>
      <w:marRight w:val="0"/>
      <w:marTop w:val="0"/>
      <w:marBottom w:val="0"/>
      <w:divBdr>
        <w:top w:val="none" w:sz="0" w:space="0" w:color="auto"/>
        <w:left w:val="none" w:sz="0" w:space="0" w:color="auto"/>
        <w:bottom w:val="none" w:sz="0" w:space="0" w:color="auto"/>
        <w:right w:val="none" w:sz="0" w:space="0" w:color="auto"/>
      </w:divBdr>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21943507">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95871531">
      <w:bodyDiv w:val="1"/>
      <w:marLeft w:val="0"/>
      <w:marRight w:val="0"/>
      <w:marTop w:val="0"/>
      <w:marBottom w:val="0"/>
      <w:divBdr>
        <w:top w:val="none" w:sz="0" w:space="0" w:color="auto"/>
        <w:left w:val="none" w:sz="0" w:space="0" w:color="auto"/>
        <w:bottom w:val="none" w:sz="0" w:space="0" w:color="auto"/>
        <w:right w:val="none" w:sz="0" w:space="0" w:color="auto"/>
      </w:divBdr>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340890082">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557930997">
      <w:bodyDiv w:val="1"/>
      <w:marLeft w:val="0"/>
      <w:marRight w:val="0"/>
      <w:marTop w:val="0"/>
      <w:marBottom w:val="0"/>
      <w:divBdr>
        <w:top w:val="none" w:sz="0" w:space="0" w:color="auto"/>
        <w:left w:val="none" w:sz="0" w:space="0" w:color="auto"/>
        <w:bottom w:val="none" w:sz="0" w:space="0" w:color="auto"/>
        <w:right w:val="none" w:sz="0" w:space="0" w:color="auto"/>
      </w:divBdr>
    </w:div>
    <w:div w:id="1617054245">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71793503">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892963731">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CAAE-5D3E-433F-8DDE-D0B6B620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12</TotalTime>
  <Pages>8</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18117</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7</cp:revision>
  <cp:lastPrinted>2018-09-20T05:17:00Z</cp:lastPrinted>
  <dcterms:created xsi:type="dcterms:W3CDTF">2024-10-02T22:11:00Z</dcterms:created>
  <dcterms:modified xsi:type="dcterms:W3CDTF">2024-10-04T00:46:00Z</dcterms:modified>
</cp:coreProperties>
</file>